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alias w:val="Voorblad"/>
        <w:tag w:val="Voorblad"/>
        <w:id w:val="2105609334"/>
        <w:lock w:val="sdtLocked"/>
        <w:placeholder>
          <w:docPart w:val="F069D6BC46654937B5BCD186B29D5F19"/>
        </w:placeholder>
        <w15:appearance w15:val="hidden"/>
      </w:sdtPr>
      <w:sdtEndPr/>
      <w:sdtContent>
        <w:p w14:paraId="37D950CE" w14:textId="288DBA89" w:rsidR="00D140D0" w:rsidRPr="000B2D08" w:rsidRDefault="001D1CAF">
          <w:r>
            <w:rPr>
              <w:noProof/>
            </w:rPr>
            <w:drawing>
              <wp:anchor distT="0" distB="0" distL="114300" distR="114300" simplePos="0" relativeHeight="251658246" behindDoc="0" locked="0" layoutInCell="1" allowOverlap="1" wp14:anchorId="7333B4C8" wp14:editId="21AB555E">
                <wp:simplePos x="0" y="0"/>
                <wp:positionH relativeFrom="column">
                  <wp:posOffset>3764915</wp:posOffset>
                </wp:positionH>
                <wp:positionV relativeFrom="paragraph">
                  <wp:posOffset>4628515</wp:posOffset>
                </wp:positionV>
                <wp:extent cx="1536700" cy="2689860"/>
                <wp:effectExtent l="0" t="0" r="6350" b="0"/>
                <wp:wrapNone/>
                <wp:docPr id="1315046434" name="Wiebertje">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85" name="Wiebertje">
                          <a:extLst>
                            <a:ext uri="{C183D7F6-B498-43B3-948B-1728B52AA6E4}">
                              <adec:decorative xmlns:adec="http://schemas.microsoft.com/office/drawing/2017/decorative" val="1"/>
                            </a:ext>
                          </a:extLst>
                        </pic:cNvPr>
                        <pic:cNvPicPr/>
                      </pic:nvPicPr>
                      <pic:blipFill>
                        <a:blip r:embed="rId12">
                          <a:extLst>
                            <a:ext uri="{96DAC541-7B7A-43D3-8B79-37D633B846F1}">
                              <asvg:svgBlip xmlns:asvg="http://schemas.microsoft.com/office/drawing/2016/SVG/main" r:embed="rId13"/>
                            </a:ext>
                          </a:extLst>
                        </a:blip>
                        <a:stretch>
                          <a:fillRect/>
                        </a:stretch>
                      </pic:blipFill>
                      <pic:spPr>
                        <a:xfrm>
                          <a:off x="0" y="0"/>
                          <a:ext cx="1536700" cy="2689860"/>
                        </a:xfrm>
                        <a:prstGeom prst="rect">
                          <a:avLst/>
                        </a:prstGeom>
                      </pic:spPr>
                    </pic:pic>
                  </a:graphicData>
                </a:graphic>
                <wp14:sizeRelH relativeFrom="page">
                  <wp14:pctWidth>0</wp14:pctWidth>
                </wp14:sizeRelH>
                <wp14:sizeRelV relativeFrom="page">
                  <wp14:pctHeight>0</wp14:pctHeight>
                </wp14:sizeRelV>
              </wp:anchor>
            </w:drawing>
          </w:r>
          <w:r w:rsidR="00672E2B" w:rsidRPr="000B2D08">
            <w:rPr>
              <w:noProof/>
            </w:rPr>
            <w:drawing>
              <wp:anchor distT="0" distB="0" distL="114300" distR="114300" simplePos="0" relativeHeight="251658241" behindDoc="0" locked="0" layoutInCell="1" allowOverlap="1" wp14:anchorId="44F6C29A" wp14:editId="31DCDC87">
                <wp:simplePos x="0" y="0"/>
                <wp:positionH relativeFrom="column">
                  <wp:posOffset>2078990</wp:posOffset>
                </wp:positionH>
                <wp:positionV relativeFrom="paragraph">
                  <wp:posOffset>1523365</wp:posOffset>
                </wp:positionV>
                <wp:extent cx="3326765" cy="2887980"/>
                <wp:effectExtent l="0" t="0" r="6985" b="7620"/>
                <wp:wrapNone/>
                <wp:docPr id="1589979377" name="Hexagon rechts">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79377" name="Hexagon rechts">
                          <a:extLst>
                            <a:ext uri="{C183D7F6-B498-43B3-948B-1728B52AA6E4}">
                              <adec:decorative xmlns:adec="http://schemas.microsoft.com/office/drawing/2017/decorative" val="1"/>
                            </a:ext>
                          </a:extLst>
                        </pic:cNvPr>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26765" cy="2887980"/>
                        </a:xfrm>
                        <a:prstGeom prst="rect">
                          <a:avLst/>
                        </a:prstGeom>
                      </pic:spPr>
                    </pic:pic>
                  </a:graphicData>
                </a:graphic>
                <wp14:sizeRelH relativeFrom="page">
                  <wp14:pctWidth>0</wp14:pctWidth>
                </wp14:sizeRelH>
                <wp14:sizeRelV relativeFrom="page">
                  <wp14:pctHeight>0</wp14:pctHeight>
                </wp14:sizeRelV>
              </wp:anchor>
            </w:drawing>
          </w:r>
          <w:r w:rsidR="00542A01" w:rsidRPr="000B2D08">
            <w:rPr>
              <w:noProof/>
            </w:rPr>
            <mc:AlternateContent>
              <mc:Choice Requires="wps">
                <w:drawing>
                  <wp:anchor distT="0" distB="0" distL="114300" distR="114300" simplePos="0" relativeHeight="251658242" behindDoc="0" locked="0" layoutInCell="1" allowOverlap="1" wp14:anchorId="5CDD0182" wp14:editId="1498ADC7">
                    <wp:simplePos x="0" y="0"/>
                    <wp:positionH relativeFrom="margin">
                      <wp:posOffset>1629</wp:posOffset>
                    </wp:positionH>
                    <wp:positionV relativeFrom="paragraph">
                      <wp:posOffset>1878523</wp:posOffset>
                    </wp:positionV>
                    <wp:extent cx="5827671" cy="5045103"/>
                    <wp:effectExtent l="0" t="0" r="1905" b="3175"/>
                    <wp:wrapNone/>
                    <wp:docPr id="401191540" name="N=Foto|M=hexagon.sv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827671" cy="5045103"/>
                            </a:xfrm>
                            <a:prstGeom prst="hexagon">
                              <a:avLst>
                                <a:gd name="adj" fmla="val 28605"/>
                                <a:gd name="vf" fmla="val 115470"/>
                              </a:avLst>
                            </a:prstGeom>
                            <a:blipFill dpi="0" rotWithShape="1">
                              <a:blip r:embed="rId15"/>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4C3F06"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N=Foto|M=hexagon.svg" o:spid="_x0000_s1026" type="#_x0000_t9" alt="&quot;&quot;" style="position:absolute;margin-left:.15pt;margin-top:147.9pt;width:458.85pt;height:397.2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" adj="5349" stroked="f" strokeweight="1pt">
                    <v:fill r:id="rId16" o:title="" recolor="t" rotate="t" type="frame"/>
                    <w10:wrap anchorx="margin"/>
                  </v:shape>
                </w:pict>
              </mc:Fallback>
            </mc:AlternateContent>
          </w:r>
          <w:r w:rsidR="00542A01" w:rsidRPr="000B2D08">
            <w:t xml:space="preserve"> </w:t>
          </w:r>
        </w:p>
        <w:tbl>
          <w:tblPr>
            <w:tblStyle w:val="GrootsAdviesgroep"/>
            <w:tblpPr w:leftFromText="181" w:rightFromText="181" w:vertAnchor="page" w:tblpY="1419"/>
            <w:tblOverlap w:val="never"/>
            <w:tblW w:w="0" w:type="auto"/>
            <w:tblBorders>
              <w:insideH w:val="none" w:sz="0" w:space="0" w:color="auto"/>
            </w:tblBorders>
            <w:tblLayout w:type="fixed"/>
            <w:tblCellMar>
              <w:left w:w="0" w:type="dxa"/>
              <w:right w:w="0" w:type="dxa"/>
            </w:tblCellMar>
            <w:tblLook w:val="04A0" w:firstRow="1" w:lastRow="0" w:firstColumn="1" w:lastColumn="0" w:noHBand="0" w:noVBand="1"/>
          </w:tblPr>
          <w:tblGrid>
            <w:gridCol w:w="8731"/>
          </w:tblGrid>
          <w:tr w:rsidR="00D140D0" w:rsidRPr="000B2D08" w14:paraId="72335911" w14:textId="77777777" w:rsidTr="00D140D0">
            <w:trPr>
              <w:cnfStyle w:val="100000000000" w:firstRow="1" w:lastRow="0" w:firstColumn="0" w:lastColumn="0" w:oddVBand="0" w:evenVBand="0" w:oddHBand="0" w:evenHBand="0" w:firstRowFirstColumn="0" w:firstRowLastColumn="0" w:lastRowFirstColumn="0" w:lastRowLastColumn="0"/>
              <w:trHeight w:val="560"/>
            </w:trPr>
            <w:tc>
              <w:tcPr>
                <w:tcW w:w="8731" w:type="dxa"/>
                <w:shd w:val="clear" w:color="auto" w:fill="auto"/>
              </w:tcPr>
              <w:sdt>
                <w:sdtPr>
                  <w:rPr>
                    <w:bCs/>
                    <w:color w:val="00AFD3" w:themeColor="accent1"/>
                    <w:sz w:val="24"/>
                    <w:szCs w:val="24"/>
                  </w:rPr>
                  <w:alias w:val="Offerte"/>
                  <w:tag w:val="Offerte"/>
                  <w:id w:val="-1333831636"/>
                  <w:placeholder>
                    <w:docPart w:val="B3FE8A3E0F114655A75604B4B7D8C7BD"/>
                  </w:placeholder>
                  <w:showingPlcHdr/>
                  <w15:appearance w15:val="hidden"/>
                  <w:text/>
                </w:sdtPr>
                <w:sdtEndPr/>
                <w:sdtContent>
                  <w:p w14:paraId="26FDD078" w14:textId="77777777" w:rsidR="00D140D0" w:rsidRPr="000B2D08" w:rsidRDefault="00AB549D" w:rsidP="00D140D0">
                    <w:pPr>
                      <w:pStyle w:val="Offerte"/>
                      <w:rPr>
                        <w:b/>
                        <w:bCs/>
                        <w:color w:val="00AFD3" w:themeColor="accent1"/>
                        <w:sz w:val="24"/>
                        <w:szCs w:val="24"/>
                      </w:rPr>
                    </w:pPr>
                    <w:r w:rsidRPr="000B2D08">
                      <w:rPr>
                        <w:rStyle w:val="Tekstvantijdelijkeaanduiding"/>
                      </w:rPr>
                      <w:t>Rapportage</w:t>
                    </w:r>
                  </w:p>
                </w:sdtContent>
              </w:sdt>
            </w:tc>
          </w:tr>
          <w:tr w:rsidR="00D140D0" w:rsidRPr="000B2D08" w14:paraId="3780E424" w14:textId="77777777" w:rsidTr="00D140D0">
            <w:tc>
              <w:tcPr>
                <w:tcW w:w="8731" w:type="dxa"/>
              </w:tcPr>
              <w:sdt>
                <w:sdtPr>
                  <w:rPr>
                    <w:lang w:val="nl-NL"/>
                  </w:rPr>
                  <w:alias w:val="Titel"/>
                  <w:tag w:val="Titel"/>
                  <w:id w:val="-777481408"/>
                  <w:placeholder>
                    <w:docPart w:val="FE89AFE9D7F34BA7AB96FC887C106551"/>
                  </w:placeholder>
                  <w15:appearance w15:val="hidden"/>
                  <w:text w:multiLine="1"/>
                </w:sdtPr>
                <w:sdtEndPr/>
                <w:sdtContent>
                  <w:p w14:paraId="36ECDA56" w14:textId="77777777" w:rsidR="00AB549D" w:rsidRPr="000B2D08" w:rsidRDefault="00824360" w:rsidP="00AB549D">
                    <w:pPr>
                      <w:pStyle w:val="Titel"/>
                      <w:rPr>
                        <w:lang w:val="nl-NL"/>
                      </w:rPr>
                    </w:pPr>
                    <w:r>
                      <w:rPr>
                        <w:lang w:val="nl-NL"/>
                      </w:rPr>
                      <w:t>V&amp;G Plan</w:t>
                    </w:r>
                  </w:p>
                </w:sdtContent>
              </w:sdt>
            </w:tc>
          </w:tr>
        </w:tbl>
        <w:p w14:paraId="66BD1D2E" w14:textId="77AF9DDA" w:rsidR="003A626B" w:rsidRPr="000B2D08" w:rsidRDefault="008D2DD5">
          <w:pPr>
            <w:sectPr w:rsidR="003A626B" w:rsidRPr="000B2D08" w:rsidSect="00331B71">
              <w:headerReference w:type="default" r:id="rId17"/>
              <w:footerReference w:type="default" r:id="rId18"/>
              <w:headerReference w:type="first" r:id="rId19"/>
              <w:footerReference w:type="first" r:id="rId20"/>
              <w:pgSz w:w="11906" w:h="16838" w:code="9"/>
              <w:pgMar w:top="1984" w:right="1871" w:bottom="1888" w:left="1361" w:header="709" w:footer="451" w:gutter="0"/>
              <w:cols w:space="708"/>
              <w:titlePg/>
              <w:docGrid w:linePitch="360"/>
            </w:sectPr>
          </w:pPr>
          <w:r>
            <w:rPr>
              <w:noProof/>
            </w:rPr>
            <mc:AlternateContent>
              <mc:Choice Requires="wps">
                <w:drawing>
                  <wp:anchor distT="0" distB="0" distL="114300" distR="114300" simplePos="0" relativeHeight="251658245" behindDoc="0" locked="0" layoutInCell="1" allowOverlap="1" wp14:anchorId="19693167" wp14:editId="02E1341B">
                    <wp:simplePos x="0" y="0"/>
                    <wp:positionH relativeFrom="column">
                      <wp:posOffset>-279400</wp:posOffset>
                    </wp:positionH>
                    <wp:positionV relativeFrom="paragraph">
                      <wp:posOffset>1234440</wp:posOffset>
                    </wp:positionV>
                    <wp:extent cx="1963229" cy="1678940"/>
                    <wp:effectExtent l="38100" t="19050" r="37465" b="16510"/>
                    <wp:wrapNone/>
                    <wp:docPr id="858250285" name="Hexagon links"/>
                    <wp:cNvGraphicFramePr/>
                    <a:graphic xmlns:a="http://schemas.openxmlformats.org/drawingml/2006/main">
                      <a:graphicData uri="http://schemas.microsoft.com/office/word/2010/wordprocessingShape">
                        <wps:wsp>
                          <wps:cNvSpPr/>
                          <wps:spPr>
                            <a:xfrm>
                              <a:off x="0" y="0"/>
                              <a:ext cx="1963229" cy="1678940"/>
                            </a:xfrm>
                            <a:prstGeom prst="hexagon">
                              <a:avLst>
                                <a:gd name="adj" fmla="val 29064"/>
                                <a:gd name="vf" fmla="val 115470"/>
                              </a:avLst>
                            </a:prstGeom>
                            <a:blipFill>
                              <a:blip r:embed="rId21"/>
                              <a:stretch>
                                <a:fillRect/>
                              </a:stretch>
                            </a:blipFill>
                            <a:ln w="38100">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9FC04" id="Hexagon links" o:spid="_x0000_s1026" type="#_x0000_t9" style="position:absolute;margin-left:-22pt;margin-top:97.2pt;width:154.6pt;height:132.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" adj="5369" strokecolor="#00a243 [3205]" strokeweight="3pt">
                    <v:fill r:id="rId22" o:title="" recolor="t" rotate="t" type="frame"/>
                  </v:shape>
                </w:pict>
              </mc:Fallback>
            </mc:AlternateContent>
          </w:r>
          <w:r w:rsidR="00790CB9">
            <w:rPr>
              <w:noProof/>
            </w:rPr>
            <w:drawing>
              <wp:anchor distT="0" distB="0" distL="114300" distR="114300" simplePos="0" relativeHeight="251658248" behindDoc="0" locked="0" layoutInCell="1" allowOverlap="1" wp14:anchorId="2BC65453" wp14:editId="61FB1ABC">
                <wp:simplePos x="0" y="0"/>
                <wp:positionH relativeFrom="column">
                  <wp:posOffset>4051935</wp:posOffset>
                </wp:positionH>
                <wp:positionV relativeFrom="page">
                  <wp:posOffset>9572625</wp:posOffset>
                </wp:positionV>
                <wp:extent cx="2152800" cy="723600"/>
                <wp:effectExtent l="0" t="0" r="0" b="635"/>
                <wp:wrapTopAndBottom/>
                <wp:docPr id="339744829" name="Afbeelding 3" descr="Afbeelding met tekst, grafische vormgeving, Graphics,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744829" name="Afbeelding 3" descr="Afbeelding met tekst, grafische vormgeving, Graphics, schermopname&#10;&#10;Door AI gegenereerde inhoud is mogelijk onjuist."/>
                        <pic:cNvPicPr/>
                      </pic:nvPicPr>
                      <pic:blipFill>
                        <a:blip r:embed="rId23">
                          <a:extLst>
                            <a:ext uri="{28A0092B-C50C-407E-A947-70E740481C1C}">
                              <a14:useLocalDpi xmlns:a14="http://schemas.microsoft.com/office/drawing/2010/main" val="0"/>
                            </a:ext>
                          </a:extLst>
                        </a:blip>
                        <a:stretch>
                          <a:fillRect/>
                        </a:stretch>
                      </pic:blipFill>
                      <pic:spPr>
                        <a:xfrm>
                          <a:off x="0" y="0"/>
                          <a:ext cx="2152800" cy="723600"/>
                        </a:xfrm>
                        <a:prstGeom prst="rect">
                          <a:avLst/>
                        </a:prstGeom>
                      </pic:spPr>
                    </pic:pic>
                  </a:graphicData>
                </a:graphic>
                <wp14:sizeRelH relativeFrom="margin">
                  <wp14:pctWidth>0</wp14:pctWidth>
                </wp14:sizeRelH>
                <wp14:sizeRelV relativeFrom="margin">
                  <wp14:pctHeight>0</wp14:pctHeight>
                </wp14:sizeRelV>
              </wp:anchor>
            </w:drawing>
          </w:r>
          <w:r w:rsidR="00295F93" w:rsidRPr="000B2D08">
            <w:rPr>
              <w:noProof/>
            </w:rPr>
            <mc:AlternateContent>
              <mc:Choice Requires="wps">
                <w:drawing>
                  <wp:anchor distT="0" distB="0" distL="114300" distR="114300" simplePos="0" relativeHeight="251658247" behindDoc="0" locked="0" layoutInCell="1" allowOverlap="1" wp14:anchorId="519BE34C" wp14:editId="4CB63CA9">
                    <wp:simplePos x="0" y="0"/>
                    <wp:positionH relativeFrom="column">
                      <wp:posOffset>3476653</wp:posOffset>
                    </wp:positionH>
                    <wp:positionV relativeFrom="paragraph">
                      <wp:posOffset>7394987</wp:posOffset>
                    </wp:positionV>
                    <wp:extent cx="2687369" cy="607925"/>
                    <wp:effectExtent l="0" t="0" r="0" b="1905"/>
                    <wp:wrapNone/>
                    <wp:docPr id="197251114" name="Extra logo"/>
                    <wp:cNvGraphicFramePr/>
                    <a:graphic xmlns:a="http://schemas.openxmlformats.org/drawingml/2006/main">
                      <a:graphicData uri="http://schemas.microsoft.com/office/word/2010/wordprocessingShape">
                        <wps:wsp>
                          <wps:cNvSpPr txBox="1"/>
                          <wps:spPr>
                            <a:xfrm>
                              <a:off x="0" y="0"/>
                              <a:ext cx="2687369" cy="607925"/>
                            </a:xfrm>
                            <a:prstGeom prst="rect">
                              <a:avLst/>
                            </a:prstGeom>
                            <a:noFill/>
                            <a:ln w="6350">
                              <a:noFill/>
                            </a:ln>
                          </wps:spPr>
                          <wps:txbx>
                            <w:txbxContent>
                              <w:p w14:paraId="089833CC" w14:textId="77777777" w:rsidR="00295F93" w:rsidRPr="000B2D08" w:rsidRDefault="00295F93" w:rsidP="00295F93">
                                <w:pPr>
                                  <w:jc w:val="right"/>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9BE34C" id="_x0000_t202" coordsize="21600,21600" o:spt="202" path="m,l,21600r21600,l21600,xe">
                    <v:stroke joinstyle="miter"/>
                    <v:path gradientshapeok="t" o:connecttype="rect"/>
                  </v:shapetype>
                  <v:shape id="Extra logo" o:spid="_x0000_s1026" type="#_x0000_t202" style="position:absolute;margin-left:273.75pt;margin-top:582.3pt;width:211.6pt;height:47.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" filled="f" stroked="f" strokeweight=".5pt">
                    <v:textbox inset="0,0,0,0">
                      <w:txbxContent>
                        <w:p w14:paraId="089833CC" w14:textId="77777777" w:rsidR="00295F93" w:rsidRPr="000B2D08" w:rsidRDefault="00295F93" w:rsidP="00295F93">
                          <w:pPr>
                            <w:jc w:val="right"/>
                          </w:pPr>
                        </w:p>
                      </w:txbxContent>
                    </v:textbox>
                  </v:shape>
                </w:pict>
              </mc:Fallback>
            </mc:AlternateContent>
          </w:r>
          <w:r w:rsidR="00542A01" w:rsidRPr="000B2D08">
            <w:rPr>
              <w:noProof/>
            </w:rPr>
            <w:drawing>
              <wp:anchor distT="0" distB="0" distL="114300" distR="114300" simplePos="0" relativeHeight="251658240" behindDoc="1" locked="1" layoutInCell="1" allowOverlap="1" wp14:anchorId="12E5323A" wp14:editId="7DC4A6D2">
                <wp:simplePos x="0" y="0"/>
                <wp:positionH relativeFrom="page">
                  <wp:align>left</wp:align>
                </wp:positionH>
                <wp:positionV relativeFrom="page">
                  <wp:align>top</wp:align>
                </wp:positionV>
                <wp:extent cx="7559675" cy="10693400"/>
                <wp:effectExtent l="0" t="0" r="3175" b="0"/>
                <wp:wrapNone/>
                <wp:docPr id="11655855" name="Achtergr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855" name="Achtergron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559999" cy="10693742"/>
                        </a:xfrm>
                        <a:prstGeom prst="rect">
                          <a:avLst/>
                        </a:prstGeom>
                      </pic:spPr>
                    </pic:pic>
                  </a:graphicData>
                </a:graphic>
                <wp14:sizeRelH relativeFrom="page">
                  <wp14:pctWidth>0</wp14:pctWidth>
                </wp14:sizeRelH>
                <wp14:sizeRelV relativeFrom="page">
                  <wp14:pctHeight>0</wp14:pctHeight>
                </wp14:sizeRelV>
              </wp:anchor>
            </w:drawing>
          </w:r>
        </w:p>
      </w:sdtContent>
    </w:sdt>
    <w:p w14:paraId="00156154" w14:textId="77777777" w:rsidR="00331B71" w:rsidRPr="003953AC" w:rsidRDefault="001D1CAF" w:rsidP="0051178D">
      <w:pPr>
        <w:pStyle w:val="Subkopgekleurd"/>
      </w:pPr>
      <w:r w:rsidRPr="003953AC">
        <w:rPr>
          <w:noProof/>
        </w:rPr>
        <w:lastRenderedPageBreak/>
        <w:drawing>
          <wp:anchor distT="0" distB="0" distL="114300" distR="114300" simplePos="0" relativeHeight="251658243" behindDoc="0" locked="0" layoutInCell="1" allowOverlap="1" wp14:anchorId="7C40B8A0" wp14:editId="59F7D985">
            <wp:simplePos x="0" y="0"/>
            <wp:positionH relativeFrom="column">
              <wp:posOffset>4994593</wp:posOffset>
            </wp:positionH>
            <wp:positionV relativeFrom="paragraph">
              <wp:posOffset>178752</wp:posOffset>
            </wp:positionV>
            <wp:extent cx="884354" cy="1548000"/>
            <wp:effectExtent l="0" t="7938" r="0" b="3492"/>
            <wp:wrapNone/>
            <wp:docPr id="585642102" name="Wiebertje">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85" name="Wiebertje">
                      <a:extLst>
                        <a:ext uri="{C183D7F6-B498-43B3-948B-1728B52AA6E4}">
                          <adec:decorative xmlns:adec="http://schemas.microsoft.com/office/drawing/2017/decorative" val="1"/>
                        </a:ext>
                      </a:extLst>
                    </pic:cNvPr>
                    <pic:cNvPicPr/>
                  </pic:nvPicPr>
                  <pic:blipFill>
                    <a:blip r:embed="rId12">
                      <a:extLst>
                        <a:ext uri="{96DAC541-7B7A-43D3-8B79-37D633B846F1}">
                          <asvg:svgBlip xmlns:asvg="http://schemas.microsoft.com/office/drawing/2016/SVG/main" r:embed="rId13"/>
                        </a:ext>
                      </a:extLst>
                    </a:blip>
                    <a:stretch>
                      <a:fillRect/>
                    </a:stretch>
                  </pic:blipFill>
                  <pic:spPr>
                    <a:xfrm rot="18000000">
                      <a:off x="0" y="0"/>
                      <a:ext cx="884354" cy="1548000"/>
                    </a:xfrm>
                    <a:prstGeom prst="rect">
                      <a:avLst/>
                    </a:prstGeom>
                  </pic:spPr>
                </pic:pic>
              </a:graphicData>
            </a:graphic>
            <wp14:sizeRelH relativeFrom="page">
              <wp14:pctWidth>0</wp14:pctWidth>
            </wp14:sizeRelH>
            <wp14:sizeRelV relativeFrom="page">
              <wp14:pctHeight>0</wp14:pctHeight>
            </wp14:sizeRelV>
          </wp:anchor>
        </w:drawing>
      </w:r>
      <w:r w:rsidR="00331B71" w:rsidRPr="003953AC">
        <w:t>In opdracht van</w:t>
      </w:r>
    </w:p>
    <w:tbl>
      <w:tblPr>
        <w:tblStyle w:val="Tabelraster"/>
        <w:tblW w:w="9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10" w:type="dxa"/>
          <w:right w:w="0" w:type="dxa"/>
        </w:tblCellMar>
        <w:tblLook w:val="04A0" w:firstRow="1" w:lastRow="0" w:firstColumn="1" w:lastColumn="0" w:noHBand="0" w:noVBand="1"/>
      </w:tblPr>
      <w:tblGrid>
        <w:gridCol w:w="2268"/>
        <w:gridCol w:w="4521"/>
        <w:gridCol w:w="2835"/>
      </w:tblGrid>
      <w:tr w:rsidR="00BB7BDA" w:rsidRPr="003953AC" w14:paraId="508C13F9" w14:textId="77777777" w:rsidTr="00A900CA">
        <w:tc>
          <w:tcPr>
            <w:tcW w:w="2268" w:type="dxa"/>
          </w:tcPr>
          <w:p w14:paraId="4F439168" w14:textId="77777777" w:rsidR="00BB7BDA" w:rsidRPr="003953AC" w:rsidRDefault="00BB7BDA" w:rsidP="0051178D">
            <w:pPr>
              <w:pStyle w:val="Invulkopje"/>
            </w:pPr>
            <w:r w:rsidRPr="003953AC">
              <w:t>Naam</w:t>
            </w:r>
          </w:p>
        </w:tc>
        <w:tc>
          <w:tcPr>
            <w:tcW w:w="4521" w:type="dxa"/>
          </w:tcPr>
          <w:p w14:paraId="6E2E1DF8" w14:textId="74FFEBCA" w:rsidR="00BB7BDA" w:rsidRPr="003953AC" w:rsidRDefault="00CD314C" w:rsidP="0051178D">
            <w:pPr>
              <w:pStyle w:val="Invultekst"/>
            </w:pPr>
            <w:r>
              <w:t>Gemeente Westland</w:t>
            </w:r>
          </w:p>
        </w:tc>
        <w:tc>
          <w:tcPr>
            <w:tcW w:w="2835" w:type="dxa"/>
            <w:vMerge w:val="restart"/>
          </w:tcPr>
          <w:p w14:paraId="7A409CBD" w14:textId="77777777" w:rsidR="00BB7BDA" w:rsidRPr="003953AC" w:rsidRDefault="00BB7BDA" w:rsidP="00BB7BDA">
            <w:pPr>
              <w:spacing w:line="280" w:lineRule="atLeast"/>
            </w:pPr>
          </w:p>
          <w:p w14:paraId="1BCA035C" w14:textId="77777777" w:rsidR="00BB7BDA" w:rsidRPr="003953AC" w:rsidRDefault="00BB7BDA" w:rsidP="00BB7BDA">
            <w:pPr>
              <w:spacing w:line="280" w:lineRule="atLeast"/>
            </w:pPr>
          </w:p>
          <w:p w14:paraId="2FEFAE46" w14:textId="77777777" w:rsidR="00BB7BDA" w:rsidRPr="003953AC" w:rsidRDefault="00BB7BDA" w:rsidP="00F12B66">
            <w:pPr>
              <w:pStyle w:val="Afstandtussenfotoennaambijfoto"/>
            </w:pPr>
          </w:p>
          <w:p w14:paraId="18FD82B5" w14:textId="77777777" w:rsidR="00BB7BDA" w:rsidRPr="003953AC" w:rsidRDefault="006B50A2" w:rsidP="00BB7BDA">
            <w:pPr>
              <w:pStyle w:val="Naambijfotopagina2"/>
            </w:pPr>
            <w:sdt>
              <w:sdtPr>
                <w:alias w:val="Naam"/>
                <w:tag w:val="Naam"/>
                <w:id w:val="-1618828004"/>
                <w:placeholder>
                  <w:docPart w:val="902A2950566748F8827D20E3C46AFD33"/>
                </w:placeholder>
                <w15:appearance w15:val="hidden"/>
                <w:text/>
              </w:sdtPr>
              <w:sdtEndPr/>
              <w:sdtContent>
                <w:r w:rsidR="000C698F" w:rsidRPr="003953AC">
                  <w:t xml:space="preserve"> </w:t>
                </w:r>
              </w:sdtContent>
            </w:sdt>
          </w:p>
        </w:tc>
      </w:tr>
      <w:tr w:rsidR="00BB7BDA" w:rsidRPr="003953AC" w14:paraId="5D699013" w14:textId="77777777" w:rsidTr="00A900CA">
        <w:tc>
          <w:tcPr>
            <w:tcW w:w="2268" w:type="dxa"/>
          </w:tcPr>
          <w:p w14:paraId="28E71678" w14:textId="77777777" w:rsidR="00BB7BDA" w:rsidRPr="003953AC" w:rsidRDefault="00BB7BDA" w:rsidP="00BB7BDA">
            <w:pPr>
              <w:spacing w:line="290" w:lineRule="atLeast"/>
              <w:rPr>
                <w:b/>
                <w:bCs/>
              </w:rPr>
            </w:pPr>
            <w:r w:rsidRPr="003953AC">
              <w:rPr>
                <w:b/>
                <w:bCs/>
              </w:rPr>
              <w:t>Adres</w:t>
            </w:r>
          </w:p>
        </w:tc>
        <w:tc>
          <w:tcPr>
            <w:tcW w:w="4521" w:type="dxa"/>
          </w:tcPr>
          <w:p w14:paraId="00D80927" w14:textId="77777777" w:rsidR="00F12B66" w:rsidRDefault="00CD314C" w:rsidP="00BB7BDA">
            <w:pPr>
              <w:spacing w:line="290" w:lineRule="atLeast"/>
            </w:pPr>
            <w:r>
              <w:t>Postbus 150</w:t>
            </w:r>
          </w:p>
          <w:p w14:paraId="4455B95C" w14:textId="25819EDF" w:rsidR="00CD314C" w:rsidRPr="003953AC" w:rsidRDefault="00CD314C" w:rsidP="00BB7BDA">
            <w:pPr>
              <w:spacing w:line="290" w:lineRule="atLeast"/>
            </w:pPr>
            <w:r>
              <w:t>2670 AD, Naaldwijk</w:t>
            </w:r>
          </w:p>
        </w:tc>
        <w:tc>
          <w:tcPr>
            <w:tcW w:w="2835" w:type="dxa"/>
            <w:vMerge/>
          </w:tcPr>
          <w:p w14:paraId="27B4C801" w14:textId="77777777" w:rsidR="00BB7BDA" w:rsidRPr="003953AC" w:rsidRDefault="00BB7BDA" w:rsidP="00BB7BDA">
            <w:pPr>
              <w:spacing w:line="280" w:lineRule="atLeast"/>
            </w:pPr>
          </w:p>
        </w:tc>
      </w:tr>
      <w:tr w:rsidR="00BB7BDA" w:rsidRPr="003953AC" w14:paraId="1074A87D" w14:textId="77777777" w:rsidTr="00A900CA">
        <w:tc>
          <w:tcPr>
            <w:tcW w:w="2268" w:type="dxa"/>
          </w:tcPr>
          <w:p w14:paraId="35C90E35" w14:textId="77777777" w:rsidR="00BB7BDA" w:rsidRPr="003953AC" w:rsidRDefault="00BB7BDA" w:rsidP="00BB7BDA">
            <w:pPr>
              <w:spacing w:line="290" w:lineRule="atLeast"/>
              <w:rPr>
                <w:b/>
                <w:bCs/>
              </w:rPr>
            </w:pPr>
            <w:r w:rsidRPr="003953AC">
              <w:rPr>
                <w:b/>
                <w:bCs/>
              </w:rPr>
              <w:t>Contactpersoon</w:t>
            </w:r>
          </w:p>
        </w:tc>
        <w:tc>
          <w:tcPr>
            <w:tcW w:w="4521" w:type="dxa"/>
          </w:tcPr>
          <w:p w14:paraId="7D32D0E8" w14:textId="16414F60" w:rsidR="00BB7BDA" w:rsidRPr="003953AC" w:rsidRDefault="00CD314C" w:rsidP="00BB7BDA">
            <w:pPr>
              <w:spacing w:line="290" w:lineRule="atLeast"/>
            </w:pPr>
            <w:r>
              <w:t>Dhr. M. van Andel</w:t>
            </w:r>
          </w:p>
        </w:tc>
        <w:tc>
          <w:tcPr>
            <w:tcW w:w="2835" w:type="dxa"/>
            <w:vMerge/>
          </w:tcPr>
          <w:p w14:paraId="21854354" w14:textId="77777777" w:rsidR="00BB7BDA" w:rsidRPr="003953AC" w:rsidRDefault="00BB7BDA" w:rsidP="00BB7BDA">
            <w:pPr>
              <w:spacing w:line="280" w:lineRule="atLeast"/>
            </w:pPr>
          </w:p>
        </w:tc>
      </w:tr>
      <w:tr w:rsidR="00BB7BDA" w:rsidRPr="003953AC" w14:paraId="01E610F9" w14:textId="77777777" w:rsidTr="00A900CA">
        <w:tc>
          <w:tcPr>
            <w:tcW w:w="2268" w:type="dxa"/>
          </w:tcPr>
          <w:p w14:paraId="66707503" w14:textId="77777777" w:rsidR="00BB7BDA" w:rsidRPr="003953AC" w:rsidRDefault="00BB7BDA" w:rsidP="00BB7BDA">
            <w:pPr>
              <w:spacing w:line="290" w:lineRule="atLeast"/>
            </w:pPr>
          </w:p>
        </w:tc>
        <w:tc>
          <w:tcPr>
            <w:tcW w:w="4521" w:type="dxa"/>
          </w:tcPr>
          <w:p w14:paraId="0345D760" w14:textId="77777777" w:rsidR="00BB7BDA" w:rsidRPr="003953AC" w:rsidRDefault="00BB7BDA" w:rsidP="00BB7BDA">
            <w:pPr>
              <w:spacing w:line="290" w:lineRule="atLeast"/>
            </w:pPr>
          </w:p>
        </w:tc>
        <w:tc>
          <w:tcPr>
            <w:tcW w:w="2835" w:type="dxa"/>
            <w:vMerge/>
          </w:tcPr>
          <w:p w14:paraId="296424D7" w14:textId="77777777" w:rsidR="00BB7BDA" w:rsidRPr="003953AC" w:rsidRDefault="00BB7BDA" w:rsidP="00BB7BDA">
            <w:pPr>
              <w:spacing w:line="280" w:lineRule="atLeast"/>
            </w:pPr>
          </w:p>
        </w:tc>
      </w:tr>
      <w:tr w:rsidR="00BB7BDA" w:rsidRPr="003953AC" w14:paraId="65CB9E5D" w14:textId="77777777" w:rsidTr="00A900CA">
        <w:tc>
          <w:tcPr>
            <w:tcW w:w="2268" w:type="dxa"/>
          </w:tcPr>
          <w:p w14:paraId="7225C1CC" w14:textId="77777777" w:rsidR="00BB7BDA" w:rsidRPr="003953AC" w:rsidRDefault="00BB7BDA" w:rsidP="00BB7BDA">
            <w:pPr>
              <w:spacing w:line="290" w:lineRule="atLeast"/>
              <w:rPr>
                <w:b/>
                <w:bCs/>
              </w:rPr>
            </w:pPr>
            <w:r w:rsidRPr="003953AC">
              <w:rPr>
                <w:b/>
                <w:bCs/>
              </w:rPr>
              <w:t>Kenmerk</w:t>
            </w:r>
          </w:p>
        </w:tc>
        <w:tc>
          <w:tcPr>
            <w:tcW w:w="4521" w:type="dxa"/>
          </w:tcPr>
          <w:p w14:paraId="2D88A8CC" w14:textId="70B738CA" w:rsidR="00BB7BDA" w:rsidRPr="003953AC" w:rsidRDefault="00CD314C" w:rsidP="00BB7BDA">
            <w:pPr>
              <w:spacing w:line="290" w:lineRule="atLeast"/>
            </w:pPr>
            <w:r>
              <w:t>1789</w:t>
            </w:r>
          </w:p>
        </w:tc>
        <w:tc>
          <w:tcPr>
            <w:tcW w:w="2835" w:type="dxa"/>
            <w:vMerge/>
          </w:tcPr>
          <w:p w14:paraId="6EC06410" w14:textId="77777777" w:rsidR="00BB7BDA" w:rsidRPr="003953AC" w:rsidRDefault="00BB7BDA" w:rsidP="00BB7BDA">
            <w:pPr>
              <w:spacing w:line="280" w:lineRule="atLeast"/>
            </w:pPr>
          </w:p>
        </w:tc>
      </w:tr>
      <w:tr w:rsidR="00BB7BDA" w:rsidRPr="003953AC" w14:paraId="4EC0F936" w14:textId="77777777" w:rsidTr="00A900CA">
        <w:tc>
          <w:tcPr>
            <w:tcW w:w="2268" w:type="dxa"/>
          </w:tcPr>
          <w:p w14:paraId="4F874CFF" w14:textId="77777777" w:rsidR="00BB7BDA" w:rsidRPr="003953AC" w:rsidRDefault="00BB7BDA" w:rsidP="00BB7BDA">
            <w:pPr>
              <w:spacing w:line="290" w:lineRule="atLeast"/>
              <w:rPr>
                <w:b/>
                <w:bCs/>
              </w:rPr>
            </w:pPr>
            <w:r w:rsidRPr="003953AC">
              <w:rPr>
                <w:b/>
                <w:bCs/>
              </w:rPr>
              <w:t>Datum</w:t>
            </w:r>
          </w:p>
        </w:tc>
        <w:tc>
          <w:tcPr>
            <w:tcW w:w="4521" w:type="dxa"/>
          </w:tcPr>
          <w:p w14:paraId="14A1AC1B" w14:textId="5FC019A4" w:rsidR="00BB7BDA" w:rsidRPr="003953AC" w:rsidRDefault="00427D9B" w:rsidP="00BB7BDA">
            <w:pPr>
              <w:spacing w:line="290" w:lineRule="atLeast"/>
            </w:pPr>
            <w:r>
              <w:t>27-10</w:t>
            </w:r>
            <w:r w:rsidR="00CD314C">
              <w:t>-2025</w:t>
            </w:r>
          </w:p>
        </w:tc>
        <w:tc>
          <w:tcPr>
            <w:tcW w:w="2835" w:type="dxa"/>
            <w:vMerge/>
          </w:tcPr>
          <w:p w14:paraId="195436A4" w14:textId="77777777" w:rsidR="00BB7BDA" w:rsidRPr="003953AC" w:rsidRDefault="00BB7BDA" w:rsidP="00BB7BDA">
            <w:pPr>
              <w:spacing w:line="280" w:lineRule="atLeast"/>
            </w:pPr>
          </w:p>
        </w:tc>
      </w:tr>
      <w:tr w:rsidR="00BB7BDA" w:rsidRPr="003953AC" w14:paraId="77BA3F62" w14:textId="77777777" w:rsidTr="00A900CA">
        <w:tc>
          <w:tcPr>
            <w:tcW w:w="2268" w:type="dxa"/>
          </w:tcPr>
          <w:p w14:paraId="5C2558F8" w14:textId="77777777" w:rsidR="00BB7BDA" w:rsidRPr="003953AC" w:rsidRDefault="00BB7BDA" w:rsidP="00BB7BDA">
            <w:pPr>
              <w:spacing w:line="290" w:lineRule="atLeast"/>
              <w:rPr>
                <w:b/>
                <w:bCs/>
              </w:rPr>
            </w:pPr>
            <w:r w:rsidRPr="003953AC">
              <w:rPr>
                <w:b/>
                <w:bCs/>
              </w:rPr>
              <w:t>Opgesteld door</w:t>
            </w:r>
          </w:p>
        </w:tc>
        <w:tc>
          <w:tcPr>
            <w:tcW w:w="4521" w:type="dxa"/>
          </w:tcPr>
          <w:p w14:paraId="1FD2FF75" w14:textId="0CF9CBEF" w:rsidR="00BB7BDA" w:rsidRPr="003953AC" w:rsidRDefault="00CD314C" w:rsidP="00BB7BDA">
            <w:pPr>
              <w:spacing w:line="290" w:lineRule="atLeast"/>
            </w:pPr>
            <w:r>
              <w:t>A.J. de Knegt</w:t>
            </w:r>
          </w:p>
        </w:tc>
        <w:tc>
          <w:tcPr>
            <w:tcW w:w="2835" w:type="dxa"/>
            <w:vMerge/>
          </w:tcPr>
          <w:p w14:paraId="7C9EEB6A" w14:textId="77777777" w:rsidR="00BB7BDA" w:rsidRPr="003953AC" w:rsidRDefault="00BB7BDA" w:rsidP="00BB7BDA">
            <w:pPr>
              <w:spacing w:line="280" w:lineRule="atLeast"/>
            </w:pPr>
          </w:p>
        </w:tc>
      </w:tr>
      <w:tr w:rsidR="00BB7BDA" w:rsidRPr="003953AC" w14:paraId="126083BD" w14:textId="77777777" w:rsidTr="00A900CA">
        <w:tc>
          <w:tcPr>
            <w:tcW w:w="2268" w:type="dxa"/>
          </w:tcPr>
          <w:p w14:paraId="3F1E98CC" w14:textId="77777777" w:rsidR="00BB7BDA" w:rsidRPr="003953AC" w:rsidRDefault="00BB7BDA" w:rsidP="00BB7BDA">
            <w:pPr>
              <w:spacing w:line="290" w:lineRule="atLeast"/>
              <w:rPr>
                <w:b/>
                <w:bCs/>
              </w:rPr>
            </w:pPr>
            <w:r w:rsidRPr="003953AC">
              <w:rPr>
                <w:b/>
                <w:bCs/>
              </w:rPr>
              <w:t>Gecontroleerd door</w:t>
            </w:r>
          </w:p>
        </w:tc>
        <w:tc>
          <w:tcPr>
            <w:tcW w:w="4521" w:type="dxa"/>
          </w:tcPr>
          <w:p w14:paraId="13D8B03D" w14:textId="250CE5A8" w:rsidR="00BB7BDA" w:rsidRPr="003953AC" w:rsidRDefault="00CD314C" w:rsidP="00BB7BDA">
            <w:pPr>
              <w:spacing w:line="290" w:lineRule="atLeast"/>
            </w:pPr>
            <w:r>
              <w:t>C. Verschoore</w:t>
            </w:r>
          </w:p>
        </w:tc>
        <w:tc>
          <w:tcPr>
            <w:tcW w:w="2835" w:type="dxa"/>
            <w:vMerge/>
          </w:tcPr>
          <w:p w14:paraId="7AEDDDBD" w14:textId="77777777" w:rsidR="00BB7BDA" w:rsidRPr="003953AC" w:rsidRDefault="00BB7BDA" w:rsidP="00BB7BDA">
            <w:pPr>
              <w:spacing w:line="280" w:lineRule="atLeast"/>
            </w:pPr>
          </w:p>
        </w:tc>
      </w:tr>
      <w:tr w:rsidR="00BB7BDA" w:rsidRPr="003953AC" w14:paraId="4F06E496" w14:textId="77777777" w:rsidTr="00A900CA">
        <w:tc>
          <w:tcPr>
            <w:tcW w:w="2268" w:type="dxa"/>
          </w:tcPr>
          <w:p w14:paraId="1BAAA8AD" w14:textId="77777777" w:rsidR="00BB7BDA" w:rsidRPr="003953AC" w:rsidRDefault="00BB7BDA" w:rsidP="00BB7BDA">
            <w:pPr>
              <w:spacing w:line="290" w:lineRule="atLeast"/>
              <w:rPr>
                <w:b/>
                <w:bCs/>
              </w:rPr>
            </w:pPr>
            <w:r w:rsidRPr="003953AC">
              <w:rPr>
                <w:b/>
                <w:bCs/>
              </w:rPr>
              <w:t>Aanleiding</w:t>
            </w:r>
          </w:p>
        </w:tc>
        <w:tc>
          <w:tcPr>
            <w:tcW w:w="4521" w:type="dxa"/>
          </w:tcPr>
          <w:p w14:paraId="7D15C578" w14:textId="5EA03918" w:rsidR="00BB7BDA" w:rsidRPr="003953AC" w:rsidRDefault="00523CD1" w:rsidP="00BB7BDA">
            <w:pPr>
              <w:spacing w:line="290" w:lineRule="atLeast"/>
            </w:pPr>
            <w:r>
              <w:t>ROK onderhoud asfaltverhardingen</w:t>
            </w:r>
          </w:p>
        </w:tc>
        <w:tc>
          <w:tcPr>
            <w:tcW w:w="2835" w:type="dxa"/>
            <w:vMerge/>
          </w:tcPr>
          <w:p w14:paraId="47457784" w14:textId="77777777" w:rsidR="00BB7BDA" w:rsidRPr="003953AC" w:rsidRDefault="00BB7BDA" w:rsidP="00BB7BDA">
            <w:pPr>
              <w:spacing w:line="280" w:lineRule="atLeast"/>
            </w:pPr>
          </w:p>
        </w:tc>
      </w:tr>
      <w:tr w:rsidR="00BB7BDA" w:rsidRPr="003953AC" w14:paraId="1FFBBBCE" w14:textId="77777777" w:rsidTr="00A900CA">
        <w:tc>
          <w:tcPr>
            <w:tcW w:w="2268" w:type="dxa"/>
          </w:tcPr>
          <w:p w14:paraId="567C1BF8" w14:textId="77777777" w:rsidR="00BB7BDA" w:rsidRPr="003953AC" w:rsidRDefault="00BB7BDA" w:rsidP="00BB7BDA">
            <w:pPr>
              <w:spacing w:line="290" w:lineRule="atLeast"/>
              <w:rPr>
                <w:b/>
                <w:bCs/>
              </w:rPr>
            </w:pPr>
          </w:p>
        </w:tc>
        <w:tc>
          <w:tcPr>
            <w:tcW w:w="4521" w:type="dxa"/>
          </w:tcPr>
          <w:p w14:paraId="7249CBE3" w14:textId="77777777" w:rsidR="00BB7BDA" w:rsidRPr="003953AC" w:rsidRDefault="00BB7BDA" w:rsidP="00BB7BDA">
            <w:pPr>
              <w:spacing w:line="290" w:lineRule="atLeast"/>
            </w:pPr>
          </w:p>
        </w:tc>
        <w:tc>
          <w:tcPr>
            <w:tcW w:w="2835" w:type="dxa"/>
            <w:vMerge/>
          </w:tcPr>
          <w:p w14:paraId="141FB8A8" w14:textId="77777777" w:rsidR="00BB7BDA" w:rsidRPr="003953AC" w:rsidRDefault="00BB7BDA" w:rsidP="00BB7BDA">
            <w:pPr>
              <w:spacing w:line="280" w:lineRule="atLeast"/>
            </w:pPr>
          </w:p>
        </w:tc>
      </w:tr>
      <w:tr w:rsidR="00BB7BDA" w:rsidRPr="003953AC" w14:paraId="28F74311" w14:textId="77777777" w:rsidTr="00A900CA">
        <w:tc>
          <w:tcPr>
            <w:tcW w:w="2268" w:type="dxa"/>
          </w:tcPr>
          <w:p w14:paraId="17609F36" w14:textId="77777777" w:rsidR="00BB7BDA" w:rsidRPr="003953AC" w:rsidRDefault="00BB7BDA" w:rsidP="00BB7BDA">
            <w:pPr>
              <w:spacing w:line="290" w:lineRule="atLeast"/>
              <w:rPr>
                <w:b/>
                <w:bCs/>
              </w:rPr>
            </w:pPr>
            <w:r w:rsidRPr="003953AC">
              <w:rPr>
                <w:b/>
                <w:bCs/>
              </w:rPr>
              <w:t>Datum vrijgave</w:t>
            </w:r>
          </w:p>
        </w:tc>
        <w:tc>
          <w:tcPr>
            <w:tcW w:w="4521" w:type="dxa"/>
          </w:tcPr>
          <w:p w14:paraId="70C89821" w14:textId="0BD532C1" w:rsidR="00BB7BDA" w:rsidRPr="003953AC" w:rsidRDefault="006B50A2" w:rsidP="00BB7BDA">
            <w:pPr>
              <w:spacing w:line="290" w:lineRule="atLeast"/>
            </w:pPr>
            <w:r>
              <w:t>31-10-2025</w:t>
            </w:r>
          </w:p>
        </w:tc>
        <w:tc>
          <w:tcPr>
            <w:tcW w:w="2835" w:type="dxa"/>
            <w:vMerge/>
          </w:tcPr>
          <w:p w14:paraId="5A812F0F" w14:textId="77777777" w:rsidR="00BB7BDA" w:rsidRPr="003953AC" w:rsidRDefault="00BB7BDA" w:rsidP="00BB7BDA">
            <w:pPr>
              <w:spacing w:line="280" w:lineRule="atLeast"/>
            </w:pPr>
          </w:p>
        </w:tc>
      </w:tr>
      <w:tr w:rsidR="00BB7BDA" w:rsidRPr="003953AC" w14:paraId="0230FD4A" w14:textId="77777777" w:rsidTr="00A900CA">
        <w:tc>
          <w:tcPr>
            <w:tcW w:w="2268" w:type="dxa"/>
          </w:tcPr>
          <w:p w14:paraId="30D4BD3E" w14:textId="77777777" w:rsidR="00BB7BDA" w:rsidRPr="003953AC" w:rsidRDefault="00BB7BDA" w:rsidP="00BB7BDA">
            <w:pPr>
              <w:spacing w:line="290" w:lineRule="atLeast"/>
              <w:rPr>
                <w:b/>
                <w:bCs/>
              </w:rPr>
            </w:pPr>
            <w:r w:rsidRPr="003953AC">
              <w:rPr>
                <w:b/>
                <w:bCs/>
              </w:rPr>
              <w:t>Beschrijving revisie</w:t>
            </w:r>
          </w:p>
        </w:tc>
        <w:tc>
          <w:tcPr>
            <w:tcW w:w="4521" w:type="dxa"/>
          </w:tcPr>
          <w:p w14:paraId="6C6CB3BC" w14:textId="773E735E" w:rsidR="00BB7BDA" w:rsidRPr="003953AC" w:rsidRDefault="0079604E" w:rsidP="00BB7BDA">
            <w:pPr>
              <w:spacing w:line="290" w:lineRule="atLeast"/>
            </w:pPr>
            <w:r>
              <w:t>Definitief</w:t>
            </w:r>
          </w:p>
        </w:tc>
        <w:tc>
          <w:tcPr>
            <w:tcW w:w="2835" w:type="dxa"/>
            <w:vMerge/>
          </w:tcPr>
          <w:p w14:paraId="213826B0" w14:textId="77777777" w:rsidR="00BB7BDA" w:rsidRPr="003953AC" w:rsidRDefault="00BB7BDA" w:rsidP="00BB7BDA">
            <w:pPr>
              <w:spacing w:line="280" w:lineRule="atLeast"/>
            </w:pPr>
          </w:p>
        </w:tc>
      </w:tr>
      <w:tr w:rsidR="00BB7BDA" w:rsidRPr="003953AC" w14:paraId="0C5969CE" w14:textId="77777777" w:rsidTr="00A900CA">
        <w:tc>
          <w:tcPr>
            <w:tcW w:w="2268" w:type="dxa"/>
          </w:tcPr>
          <w:p w14:paraId="2C71C112" w14:textId="77777777" w:rsidR="00BB7BDA" w:rsidRPr="003953AC" w:rsidRDefault="00BB7BDA" w:rsidP="00BB7BDA">
            <w:pPr>
              <w:spacing w:line="290" w:lineRule="atLeast"/>
              <w:rPr>
                <w:b/>
                <w:bCs/>
              </w:rPr>
            </w:pPr>
            <w:r w:rsidRPr="003953AC">
              <w:rPr>
                <w:b/>
                <w:bCs/>
              </w:rPr>
              <w:t>Goedkeuring</w:t>
            </w:r>
          </w:p>
        </w:tc>
        <w:tc>
          <w:tcPr>
            <w:tcW w:w="4521" w:type="dxa"/>
          </w:tcPr>
          <w:p w14:paraId="2308AA6E" w14:textId="77777777" w:rsidR="00BB7BDA" w:rsidRPr="003953AC" w:rsidRDefault="00BB7BDA" w:rsidP="00BB7BDA">
            <w:pPr>
              <w:spacing w:line="290" w:lineRule="atLeast"/>
            </w:pPr>
          </w:p>
        </w:tc>
        <w:tc>
          <w:tcPr>
            <w:tcW w:w="2835" w:type="dxa"/>
            <w:vMerge/>
          </w:tcPr>
          <w:p w14:paraId="1E7F151B" w14:textId="77777777" w:rsidR="00BB7BDA" w:rsidRPr="003953AC" w:rsidRDefault="00BB7BDA" w:rsidP="00BB7BDA">
            <w:pPr>
              <w:spacing w:line="280" w:lineRule="atLeast"/>
            </w:pPr>
          </w:p>
        </w:tc>
      </w:tr>
      <w:tr w:rsidR="00BB7BDA" w:rsidRPr="003953AC" w14:paraId="7A74213B" w14:textId="77777777" w:rsidTr="00A900CA">
        <w:tc>
          <w:tcPr>
            <w:tcW w:w="2268" w:type="dxa"/>
          </w:tcPr>
          <w:p w14:paraId="5D3CB1C4" w14:textId="77777777" w:rsidR="00BB7BDA" w:rsidRPr="003953AC" w:rsidRDefault="00BB7BDA" w:rsidP="00BB7BDA">
            <w:pPr>
              <w:spacing w:line="290" w:lineRule="atLeast"/>
              <w:rPr>
                <w:b/>
                <w:bCs/>
              </w:rPr>
            </w:pPr>
            <w:r w:rsidRPr="003953AC">
              <w:rPr>
                <w:b/>
                <w:bCs/>
              </w:rPr>
              <w:t>Vrijgave</w:t>
            </w:r>
          </w:p>
        </w:tc>
        <w:tc>
          <w:tcPr>
            <w:tcW w:w="4521" w:type="dxa"/>
          </w:tcPr>
          <w:p w14:paraId="7C7C934D" w14:textId="23C485CD" w:rsidR="00BB7BDA" w:rsidRPr="003953AC" w:rsidRDefault="006B50A2" w:rsidP="00BB7BDA">
            <w:pPr>
              <w:spacing w:line="290" w:lineRule="atLeast"/>
            </w:pPr>
            <w:r>
              <w:t>C. Verschoore</w:t>
            </w:r>
          </w:p>
        </w:tc>
        <w:tc>
          <w:tcPr>
            <w:tcW w:w="2835" w:type="dxa"/>
            <w:vMerge/>
          </w:tcPr>
          <w:p w14:paraId="522BEEC7" w14:textId="77777777" w:rsidR="00BB7BDA" w:rsidRPr="003953AC" w:rsidRDefault="00BB7BDA" w:rsidP="00BB7BDA">
            <w:pPr>
              <w:spacing w:line="280" w:lineRule="atLeast"/>
            </w:pPr>
          </w:p>
        </w:tc>
      </w:tr>
      <w:tr w:rsidR="00BB7BDA" w:rsidRPr="003953AC" w14:paraId="652295CF" w14:textId="77777777" w:rsidTr="00A900CA">
        <w:tc>
          <w:tcPr>
            <w:tcW w:w="2268" w:type="dxa"/>
            <w:tcMar>
              <w:top w:w="340" w:type="dxa"/>
            </w:tcMar>
          </w:tcPr>
          <w:p w14:paraId="542BC593" w14:textId="77777777" w:rsidR="00BB7BDA" w:rsidRPr="003953AC" w:rsidRDefault="001D1CAF" w:rsidP="0051178D">
            <w:pPr>
              <w:pStyle w:val="Tabeltussenkopkleur"/>
            </w:pPr>
            <w:r w:rsidRPr="003953AC">
              <w:t>Gebiedsmanagers</w:t>
            </w:r>
          </w:p>
        </w:tc>
        <w:tc>
          <w:tcPr>
            <w:tcW w:w="4521" w:type="dxa"/>
          </w:tcPr>
          <w:p w14:paraId="2E477D08" w14:textId="77777777" w:rsidR="00BB7BDA" w:rsidRPr="003953AC" w:rsidRDefault="00BB7BDA" w:rsidP="00BB7BDA">
            <w:pPr>
              <w:spacing w:line="290" w:lineRule="atLeast"/>
            </w:pPr>
          </w:p>
        </w:tc>
        <w:tc>
          <w:tcPr>
            <w:tcW w:w="2835" w:type="dxa"/>
            <w:vMerge/>
          </w:tcPr>
          <w:p w14:paraId="07947393" w14:textId="77777777" w:rsidR="00BB7BDA" w:rsidRPr="003953AC" w:rsidRDefault="00BB7BDA" w:rsidP="00BB7BDA">
            <w:pPr>
              <w:spacing w:line="280" w:lineRule="atLeast"/>
            </w:pPr>
          </w:p>
        </w:tc>
      </w:tr>
      <w:tr w:rsidR="00BB7BDA" w:rsidRPr="003953AC" w14:paraId="66255D4F" w14:textId="77777777" w:rsidTr="00A900CA">
        <w:tc>
          <w:tcPr>
            <w:tcW w:w="2268" w:type="dxa"/>
          </w:tcPr>
          <w:p w14:paraId="7ADA0402" w14:textId="77777777" w:rsidR="00BB7BDA" w:rsidRPr="003953AC" w:rsidRDefault="000B2D08" w:rsidP="00BB7BDA">
            <w:pPr>
              <w:spacing w:line="290" w:lineRule="atLeast"/>
              <w:rPr>
                <w:b/>
                <w:bCs/>
              </w:rPr>
            </w:pPr>
            <w:r w:rsidRPr="003953AC">
              <w:rPr>
                <w:b/>
                <w:bCs/>
              </w:rPr>
              <w:t>Locatie</w:t>
            </w:r>
          </w:p>
        </w:tc>
        <w:tc>
          <w:tcPr>
            <w:tcW w:w="4521" w:type="dxa"/>
          </w:tcPr>
          <w:p w14:paraId="18D8AA74" w14:textId="77777777" w:rsidR="0051178D" w:rsidRPr="003953AC" w:rsidRDefault="001D1CAF" w:rsidP="0051178D">
            <w:pPr>
              <w:spacing w:line="290" w:lineRule="atLeast"/>
            </w:pPr>
            <w:r w:rsidRPr="003953AC">
              <w:t>Weverskade 110</w:t>
            </w:r>
          </w:p>
          <w:p w14:paraId="4B0FE301" w14:textId="77777777" w:rsidR="00BB7BDA" w:rsidRPr="003953AC" w:rsidRDefault="001D1CAF" w:rsidP="0051178D">
            <w:pPr>
              <w:spacing w:line="290" w:lineRule="atLeast"/>
            </w:pPr>
            <w:r w:rsidRPr="003953AC">
              <w:t>3147 PA Maassluis</w:t>
            </w:r>
          </w:p>
        </w:tc>
        <w:tc>
          <w:tcPr>
            <w:tcW w:w="2835" w:type="dxa"/>
            <w:vMerge/>
          </w:tcPr>
          <w:p w14:paraId="3B84866A" w14:textId="77777777" w:rsidR="00BB7BDA" w:rsidRPr="003953AC" w:rsidRDefault="00BB7BDA" w:rsidP="00BB7BDA">
            <w:pPr>
              <w:spacing w:line="280" w:lineRule="atLeast"/>
            </w:pPr>
          </w:p>
        </w:tc>
      </w:tr>
      <w:tr w:rsidR="00BB7BDA" w:rsidRPr="003953AC" w14:paraId="60F78E27" w14:textId="77777777" w:rsidTr="00A900CA">
        <w:tc>
          <w:tcPr>
            <w:tcW w:w="2268" w:type="dxa"/>
          </w:tcPr>
          <w:p w14:paraId="42798082" w14:textId="77777777" w:rsidR="00BB7BDA" w:rsidRPr="003953AC" w:rsidRDefault="00BB7BDA" w:rsidP="00BB7BDA">
            <w:pPr>
              <w:spacing w:line="290" w:lineRule="atLeast"/>
              <w:rPr>
                <w:b/>
                <w:bCs/>
              </w:rPr>
            </w:pPr>
            <w:r w:rsidRPr="003953AC">
              <w:rPr>
                <w:b/>
                <w:bCs/>
              </w:rPr>
              <w:t>Telefoonnummer</w:t>
            </w:r>
          </w:p>
        </w:tc>
        <w:tc>
          <w:tcPr>
            <w:tcW w:w="4521" w:type="dxa"/>
          </w:tcPr>
          <w:p w14:paraId="4A43C8C7" w14:textId="77777777" w:rsidR="00BB7BDA" w:rsidRPr="003953AC" w:rsidRDefault="0051178D" w:rsidP="00BB7BDA">
            <w:pPr>
              <w:spacing w:line="290" w:lineRule="atLeast"/>
            </w:pPr>
            <w:r w:rsidRPr="003953AC">
              <w:t>08</w:t>
            </w:r>
            <w:r w:rsidR="001D1CAF" w:rsidRPr="003953AC">
              <w:t>5</w:t>
            </w:r>
            <w:r w:rsidRPr="003953AC">
              <w:t xml:space="preserve"> </w:t>
            </w:r>
            <w:r w:rsidR="001D1CAF" w:rsidRPr="003953AC">
              <w:t>792 82 00</w:t>
            </w:r>
          </w:p>
        </w:tc>
        <w:tc>
          <w:tcPr>
            <w:tcW w:w="2835" w:type="dxa"/>
            <w:vMerge/>
          </w:tcPr>
          <w:p w14:paraId="257A540F" w14:textId="77777777" w:rsidR="00BB7BDA" w:rsidRPr="003953AC" w:rsidRDefault="00BB7BDA" w:rsidP="00BB7BDA">
            <w:pPr>
              <w:spacing w:line="280" w:lineRule="atLeast"/>
            </w:pPr>
          </w:p>
        </w:tc>
      </w:tr>
      <w:tr w:rsidR="00BB7BDA" w:rsidRPr="003953AC" w14:paraId="6E1A8D93" w14:textId="77777777" w:rsidTr="00A900CA">
        <w:tc>
          <w:tcPr>
            <w:tcW w:w="2268" w:type="dxa"/>
          </w:tcPr>
          <w:p w14:paraId="14154BAE" w14:textId="77777777" w:rsidR="00BB7BDA" w:rsidRPr="003953AC" w:rsidRDefault="00BB7BDA" w:rsidP="00BB7BDA">
            <w:pPr>
              <w:spacing w:line="290" w:lineRule="atLeast"/>
              <w:rPr>
                <w:b/>
                <w:bCs/>
              </w:rPr>
            </w:pPr>
            <w:r w:rsidRPr="003953AC">
              <w:rPr>
                <w:b/>
                <w:bCs/>
              </w:rPr>
              <w:t>E-mail</w:t>
            </w:r>
          </w:p>
        </w:tc>
        <w:tc>
          <w:tcPr>
            <w:tcW w:w="4521" w:type="dxa"/>
          </w:tcPr>
          <w:p w14:paraId="10052011" w14:textId="77777777" w:rsidR="00BB7BDA" w:rsidRPr="003953AC" w:rsidRDefault="0051178D" w:rsidP="00BB7BDA">
            <w:pPr>
              <w:spacing w:line="290" w:lineRule="atLeast"/>
            </w:pPr>
            <w:r w:rsidRPr="003953AC">
              <w:t>info@</w:t>
            </w:r>
            <w:r w:rsidR="001D1CAF" w:rsidRPr="003953AC">
              <w:t>gebiedsmanagers</w:t>
            </w:r>
            <w:r w:rsidRPr="003953AC">
              <w:t>.nl</w:t>
            </w:r>
          </w:p>
        </w:tc>
        <w:tc>
          <w:tcPr>
            <w:tcW w:w="2835" w:type="dxa"/>
            <w:vMerge/>
          </w:tcPr>
          <w:p w14:paraId="2FABD517" w14:textId="77777777" w:rsidR="00BB7BDA" w:rsidRPr="003953AC" w:rsidRDefault="00BB7BDA" w:rsidP="00BB7BDA">
            <w:pPr>
              <w:spacing w:line="280" w:lineRule="atLeast"/>
            </w:pPr>
          </w:p>
        </w:tc>
      </w:tr>
      <w:tr w:rsidR="00BB7BDA" w:rsidRPr="003953AC" w14:paraId="41E7CCCD" w14:textId="77777777" w:rsidTr="00A900CA">
        <w:tc>
          <w:tcPr>
            <w:tcW w:w="2268" w:type="dxa"/>
          </w:tcPr>
          <w:p w14:paraId="0BB61F6A" w14:textId="77777777" w:rsidR="00BB7BDA" w:rsidRPr="003953AC" w:rsidRDefault="00BB7BDA" w:rsidP="00BB7BDA">
            <w:pPr>
              <w:spacing w:line="290" w:lineRule="atLeast"/>
              <w:rPr>
                <w:b/>
                <w:bCs/>
              </w:rPr>
            </w:pPr>
            <w:r w:rsidRPr="003953AC">
              <w:rPr>
                <w:b/>
                <w:bCs/>
              </w:rPr>
              <w:t>Website</w:t>
            </w:r>
          </w:p>
        </w:tc>
        <w:tc>
          <w:tcPr>
            <w:tcW w:w="4521" w:type="dxa"/>
          </w:tcPr>
          <w:p w14:paraId="64DFE545" w14:textId="77777777" w:rsidR="00BB7BDA" w:rsidRPr="003953AC" w:rsidRDefault="001D1CAF" w:rsidP="00BB7BDA">
            <w:pPr>
              <w:spacing w:line="290" w:lineRule="atLeast"/>
            </w:pPr>
            <w:r w:rsidRPr="003953AC">
              <w:t>gebiedsmanagers</w:t>
            </w:r>
            <w:r w:rsidR="0051178D" w:rsidRPr="003953AC">
              <w:t>.nl</w:t>
            </w:r>
          </w:p>
        </w:tc>
        <w:tc>
          <w:tcPr>
            <w:tcW w:w="2835" w:type="dxa"/>
            <w:vMerge/>
          </w:tcPr>
          <w:p w14:paraId="7C6B7802" w14:textId="77777777" w:rsidR="00BB7BDA" w:rsidRPr="003953AC" w:rsidRDefault="00BB7BDA" w:rsidP="00BB7BDA">
            <w:pPr>
              <w:spacing w:line="280" w:lineRule="atLeast"/>
            </w:pPr>
          </w:p>
        </w:tc>
      </w:tr>
    </w:tbl>
    <w:p w14:paraId="74A8B9D9" w14:textId="77777777" w:rsidR="00B67DF8" w:rsidRPr="003953AC" w:rsidRDefault="006B50A2">
      <w:sdt>
        <w:sdtPr>
          <w:alias w:val="Vaste tekst"/>
          <w:tag w:val="Vaste tekst"/>
          <w:id w:val="-2139861796"/>
          <w:lock w:val="sdtLocked"/>
          <w:placeholder>
            <w:docPart w:val="5180B537FAC647F19D6489DB7D88E326"/>
          </w:placeholder>
          <w15:appearance w15:val="hidden"/>
        </w:sdtPr>
        <w:sdtEndPr/>
        <w:sdtContent>
          <w:r w:rsidR="00441389" w:rsidRPr="003953AC">
            <w:t xml:space="preserve"> </w:t>
          </w:r>
        </w:sdtContent>
      </w:sdt>
      <w:r w:rsidR="00441389" w:rsidRPr="003953AC">
        <w:rPr>
          <w:noProof/>
        </w:rPr>
        <mc:AlternateContent>
          <mc:Choice Requires="wps">
            <w:drawing>
              <wp:anchor distT="0" distB="0" distL="114300" distR="114300" simplePos="0" relativeHeight="251658244" behindDoc="0" locked="1" layoutInCell="1" allowOverlap="0" wp14:anchorId="1460A5DA" wp14:editId="5AC74A33">
                <wp:simplePos x="0" y="0"/>
                <wp:positionH relativeFrom="page">
                  <wp:posOffset>777875</wp:posOffset>
                </wp:positionH>
                <wp:positionV relativeFrom="page">
                  <wp:posOffset>9105265</wp:posOffset>
                </wp:positionV>
                <wp:extent cx="6123600" cy="471600"/>
                <wp:effectExtent l="0" t="0" r="0" b="5080"/>
                <wp:wrapNone/>
                <wp:docPr id="1317348059" name="Text Box 17"/>
                <wp:cNvGraphicFramePr/>
                <a:graphic xmlns:a="http://schemas.openxmlformats.org/drawingml/2006/main">
                  <a:graphicData uri="http://schemas.microsoft.com/office/word/2010/wordprocessingShape">
                    <wps:wsp>
                      <wps:cNvSpPr txBox="1"/>
                      <wps:spPr>
                        <a:xfrm>
                          <a:off x="0" y="0"/>
                          <a:ext cx="6123600" cy="471600"/>
                        </a:xfrm>
                        <a:prstGeom prst="rect">
                          <a:avLst/>
                        </a:prstGeom>
                        <a:noFill/>
                        <a:ln w="6350">
                          <a:noFill/>
                        </a:ln>
                      </wps:spPr>
                      <wps:txbx>
                        <w:txbxContent>
                          <w:p w14:paraId="0FB38E81" w14:textId="77777777" w:rsidR="00441389" w:rsidRPr="000B2D08" w:rsidRDefault="00441389" w:rsidP="00441389">
                            <w:pPr>
                              <w:spacing w:line="180" w:lineRule="atLeast"/>
                            </w:pPr>
                            <w:r w:rsidRPr="000B2D08">
                              <w:rPr>
                                <w:color w:val="C6C8D0"/>
                                <w:sz w:val="14"/>
                                <w:szCs w:val="14"/>
                              </w:rPr>
                              <w:t xml:space="preserve">Op alle offertes, werkzaamheden van en overeenkomsten met </w:t>
                            </w:r>
                            <w:r w:rsidR="001D1CAF">
                              <w:rPr>
                                <w:color w:val="C6C8D0"/>
                                <w:sz w:val="14"/>
                                <w:szCs w:val="14"/>
                              </w:rPr>
                              <w:t>Gebiedsmanagers BV</w:t>
                            </w:r>
                            <w:r w:rsidRPr="000B2D08">
                              <w:rPr>
                                <w:color w:val="C6C8D0"/>
                                <w:sz w:val="14"/>
                                <w:szCs w:val="14"/>
                              </w:rPr>
                              <w:t xml:space="preserve"> zijn de DNR 2011 voorwaarden van toepassing. De voorwaarden staan vermeld op onze website </w:t>
                            </w:r>
                            <w:r w:rsidR="001D1CAF">
                              <w:rPr>
                                <w:color w:val="C6C8D0"/>
                                <w:sz w:val="14"/>
                                <w:szCs w:val="14"/>
                              </w:rPr>
                              <w:t>gebiedsmanagers</w:t>
                            </w:r>
                            <w:r w:rsidRPr="000B2D08">
                              <w:rPr>
                                <w:color w:val="C6C8D0"/>
                                <w:sz w:val="14"/>
                                <w:szCs w:val="14"/>
                              </w:rPr>
                              <w:t>.nl.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0A5DA" id="Text Box 17" o:spid="_x0000_s1027" type="#_x0000_t202" style="position:absolute;margin-left:61.25pt;margin-top:716.95pt;width:482.15pt;height:37.1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" o:allowoverlap="f" filled="f" stroked="f" strokeweight=".5pt">
                <v:textbox>
                  <w:txbxContent>
                    <w:p w14:paraId="0FB38E81" w14:textId="77777777" w:rsidR="00441389" w:rsidRPr="000B2D08" w:rsidRDefault="00441389" w:rsidP="00441389">
                      <w:pPr>
                        <w:spacing w:line="180" w:lineRule="atLeast"/>
                      </w:pPr>
                      <w:r w:rsidRPr="000B2D08">
                        <w:rPr>
                          <w:color w:val="C6C8D0"/>
                          <w:sz w:val="14"/>
                          <w:szCs w:val="14"/>
                        </w:rPr>
                        <w:t xml:space="preserve">Op alle offertes, werkzaamheden van en overeenkomsten met </w:t>
                      </w:r>
                      <w:r w:rsidR="001D1CAF">
                        <w:rPr>
                          <w:color w:val="C6C8D0"/>
                          <w:sz w:val="14"/>
                          <w:szCs w:val="14"/>
                        </w:rPr>
                        <w:t>Gebiedsmanagers BV</w:t>
                      </w:r>
                      <w:r w:rsidRPr="000B2D08">
                        <w:rPr>
                          <w:color w:val="C6C8D0"/>
                          <w:sz w:val="14"/>
                          <w:szCs w:val="14"/>
                        </w:rPr>
                        <w:t xml:space="preserve"> zijn de DNR 2011 voorwaarden van toepassing. De voorwaarden staan vermeld op onze website </w:t>
                      </w:r>
                      <w:r w:rsidR="001D1CAF">
                        <w:rPr>
                          <w:color w:val="C6C8D0"/>
                          <w:sz w:val="14"/>
                          <w:szCs w:val="14"/>
                        </w:rPr>
                        <w:t>gebiedsmanagers</w:t>
                      </w:r>
                      <w:r w:rsidRPr="000B2D08">
                        <w:rPr>
                          <w:color w:val="C6C8D0"/>
                          <w:sz w:val="14"/>
                          <w:szCs w:val="14"/>
                        </w:rPr>
                        <w:t>.nl.</w:t>
                      </w:r>
                    </w:p>
                  </w:txbxContent>
                </v:textbox>
                <w10:wrap anchorx="page" anchory="page"/>
                <w10:anchorlock/>
              </v:shape>
            </w:pict>
          </mc:Fallback>
        </mc:AlternateContent>
      </w:r>
      <w:r w:rsidR="00B67DF8" w:rsidRPr="003953AC">
        <w:br w:type="page"/>
      </w:r>
    </w:p>
    <w:p w14:paraId="07EEB0D2" w14:textId="77777777" w:rsidR="00B67DF8" w:rsidRPr="003953AC" w:rsidRDefault="00F12B66" w:rsidP="00CF5B91">
      <w:pPr>
        <w:pStyle w:val="Inhoudsopgave"/>
      </w:pPr>
      <w:bookmarkStart w:id="0" w:name="_Toc187334482"/>
      <w:bookmarkStart w:id="1" w:name="_Toc187334543"/>
      <w:r w:rsidRPr="003953AC">
        <w:lastRenderedPageBreak/>
        <w:t>Wat kunt u verwachten?</w:t>
      </w:r>
      <w:bookmarkEnd w:id="0"/>
      <w:bookmarkEnd w:id="1"/>
    </w:p>
    <w:p w14:paraId="05F47166" w14:textId="5DB76DE5" w:rsidR="00E77A20" w:rsidRDefault="00D902BA">
      <w:pPr>
        <w:pStyle w:val="Inhopg1"/>
        <w:rPr>
          <w:b w:val="0"/>
          <w:noProof/>
          <w:sz w:val="24"/>
          <w:lang w:eastAsia="nl-NL"/>
        </w:rPr>
      </w:pPr>
      <w:r w:rsidRPr="003953AC">
        <w:fldChar w:fldCharType="begin"/>
      </w:r>
      <w:r w:rsidRPr="003953AC">
        <w:instrText xml:space="preserve"> TOC \o "1-2" \h \z \u </w:instrText>
      </w:r>
      <w:r w:rsidRPr="003953AC">
        <w:fldChar w:fldCharType="separate"/>
      </w:r>
      <w:hyperlink w:anchor="_Toc212465443" w:history="1">
        <w:r w:rsidR="00E77A20" w:rsidRPr="00AB3838">
          <w:rPr>
            <w:rStyle w:val="Hyperlink"/>
            <w:noProof/>
          </w:rPr>
          <w:t>Inleiding</w:t>
        </w:r>
        <w:r w:rsidR="00E77A20">
          <w:rPr>
            <w:noProof/>
            <w:webHidden/>
          </w:rPr>
          <w:tab/>
        </w:r>
        <w:r w:rsidR="00E77A20">
          <w:rPr>
            <w:noProof/>
            <w:webHidden/>
          </w:rPr>
          <w:fldChar w:fldCharType="begin"/>
        </w:r>
        <w:r w:rsidR="00E77A20">
          <w:rPr>
            <w:noProof/>
            <w:webHidden/>
          </w:rPr>
          <w:instrText xml:space="preserve"> PAGEREF _Toc212465443 \h </w:instrText>
        </w:r>
        <w:r w:rsidR="00E77A20">
          <w:rPr>
            <w:noProof/>
            <w:webHidden/>
          </w:rPr>
        </w:r>
        <w:r w:rsidR="00E77A20">
          <w:rPr>
            <w:noProof/>
            <w:webHidden/>
          </w:rPr>
          <w:fldChar w:fldCharType="separate"/>
        </w:r>
        <w:r w:rsidR="00E77A20">
          <w:rPr>
            <w:noProof/>
            <w:webHidden/>
          </w:rPr>
          <w:t>4</w:t>
        </w:r>
        <w:r w:rsidR="00E77A20">
          <w:rPr>
            <w:noProof/>
            <w:webHidden/>
          </w:rPr>
          <w:fldChar w:fldCharType="end"/>
        </w:r>
      </w:hyperlink>
    </w:p>
    <w:p w14:paraId="0DAF19DE" w14:textId="795A4B1A" w:rsidR="00E77A20" w:rsidRDefault="00E77A20">
      <w:pPr>
        <w:pStyle w:val="Inhopg1"/>
        <w:rPr>
          <w:b w:val="0"/>
          <w:noProof/>
          <w:sz w:val="24"/>
          <w:lang w:eastAsia="nl-NL"/>
        </w:rPr>
      </w:pPr>
      <w:hyperlink w:anchor="_Toc212465444" w:history="1">
        <w:r w:rsidRPr="00AB3838">
          <w:rPr>
            <w:rStyle w:val="Hyperlink"/>
            <w:noProof/>
          </w:rPr>
          <w:t>1.</w:t>
        </w:r>
        <w:r>
          <w:rPr>
            <w:b w:val="0"/>
            <w:noProof/>
            <w:sz w:val="24"/>
            <w:lang w:eastAsia="nl-NL"/>
          </w:rPr>
          <w:tab/>
        </w:r>
        <w:r w:rsidRPr="00AB3838">
          <w:rPr>
            <w:rStyle w:val="Hyperlink"/>
            <w:noProof/>
          </w:rPr>
          <w:t>Omschrijving van het bouwwerk</w:t>
        </w:r>
        <w:r>
          <w:rPr>
            <w:noProof/>
            <w:webHidden/>
          </w:rPr>
          <w:tab/>
        </w:r>
        <w:r>
          <w:rPr>
            <w:noProof/>
            <w:webHidden/>
          </w:rPr>
          <w:fldChar w:fldCharType="begin"/>
        </w:r>
        <w:r>
          <w:rPr>
            <w:noProof/>
            <w:webHidden/>
          </w:rPr>
          <w:instrText xml:space="preserve"> PAGEREF _Toc212465444 \h </w:instrText>
        </w:r>
        <w:r>
          <w:rPr>
            <w:noProof/>
            <w:webHidden/>
          </w:rPr>
        </w:r>
        <w:r>
          <w:rPr>
            <w:noProof/>
            <w:webHidden/>
          </w:rPr>
          <w:fldChar w:fldCharType="separate"/>
        </w:r>
        <w:r>
          <w:rPr>
            <w:noProof/>
            <w:webHidden/>
          </w:rPr>
          <w:t>5</w:t>
        </w:r>
        <w:r>
          <w:rPr>
            <w:noProof/>
            <w:webHidden/>
          </w:rPr>
          <w:fldChar w:fldCharType="end"/>
        </w:r>
      </w:hyperlink>
    </w:p>
    <w:p w14:paraId="11801BE3" w14:textId="574034D9" w:rsidR="00E77A20" w:rsidRDefault="00E77A20">
      <w:pPr>
        <w:pStyle w:val="Inhopg2"/>
        <w:rPr>
          <w:rFonts w:asciiTheme="minorHAnsi" w:eastAsiaTheme="minorEastAsia" w:hAnsiTheme="minorHAnsi"/>
          <w:noProof/>
          <w:sz w:val="24"/>
          <w:szCs w:val="24"/>
          <w:lang w:eastAsia="nl-NL"/>
        </w:rPr>
      </w:pPr>
      <w:hyperlink w:anchor="_Toc212465445" w:history="1">
        <w:r w:rsidRPr="00AB3838">
          <w:rPr>
            <w:rStyle w:val="Hyperlink"/>
            <w:noProof/>
          </w:rPr>
          <w:t>1.1.</w:t>
        </w:r>
        <w:r>
          <w:rPr>
            <w:rFonts w:asciiTheme="minorHAnsi" w:eastAsiaTheme="minorEastAsia" w:hAnsiTheme="minorHAnsi"/>
            <w:noProof/>
            <w:sz w:val="24"/>
            <w:szCs w:val="24"/>
            <w:lang w:eastAsia="nl-NL"/>
          </w:rPr>
          <w:tab/>
        </w:r>
        <w:r w:rsidRPr="00AB3838">
          <w:rPr>
            <w:rStyle w:val="Hyperlink"/>
            <w:noProof/>
          </w:rPr>
          <w:t>Het (bouw)werk bestaat uit het uitvoeren van:</w:t>
        </w:r>
        <w:r>
          <w:rPr>
            <w:noProof/>
            <w:webHidden/>
          </w:rPr>
          <w:tab/>
        </w:r>
        <w:r>
          <w:rPr>
            <w:noProof/>
            <w:webHidden/>
          </w:rPr>
          <w:fldChar w:fldCharType="begin"/>
        </w:r>
        <w:r>
          <w:rPr>
            <w:noProof/>
            <w:webHidden/>
          </w:rPr>
          <w:instrText xml:space="preserve"> PAGEREF _Toc212465445 \h </w:instrText>
        </w:r>
        <w:r>
          <w:rPr>
            <w:noProof/>
            <w:webHidden/>
          </w:rPr>
        </w:r>
        <w:r>
          <w:rPr>
            <w:noProof/>
            <w:webHidden/>
          </w:rPr>
          <w:fldChar w:fldCharType="separate"/>
        </w:r>
        <w:r>
          <w:rPr>
            <w:noProof/>
            <w:webHidden/>
          </w:rPr>
          <w:t>5</w:t>
        </w:r>
        <w:r>
          <w:rPr>
            <w:noProof/>
            <w:webHidden/>
          </w:rPr>
          <w:fldChar w:fldCharType="end"/>
        </w:r>
      </w:hyperlink>
    </w:p>
    <w:p w14:paraId="7ABA9CD1" w14:textId="6C599B86" w:rsidR="00E77A20" w:rsidRDefault="00E77A20">
      <w:pPr>
        <w:pStyle w:val="Inhopg2"/>
        <w:rPr>
          <w:rFonts w:asciiTheme="minorHAnsi" w:eastAsiaTheme="minorEastAsia" w:hAnsiTheme="minorHAnsi"/>
          <w:noProof/>
          <w:sz w:val="24"/>
          <w:szCs w:val="24"/>
          <w:lang w:eastAsia="nl-NL"/>
        </w:rPr>
      </w:pPr>
      <w:hyperlink w:anchor="_Toc212465446" w:history="1">
        <w:r w:rsidRPr="00AB3838">
          <w:rPr>
            <w:rStyle w:val="Hyperlink"/>
            <w:noProof/>
          </w:rPr>
          <w:t>1.2.</w:t>
        </w:r>
        <w:r>
          <w:rPr>
            <w:rFonts w:asciiTheme="minorHAnsi" w:eastAsiaTheme="minorEastAsia" w:hAnsiTheme="minorHAnsi"/>
            <w:noProof/>
            <w:sz w:val="24"/>
            <w:szCs w:val="24"/>
            <w:lang w:eastAsia="nl-NL"/>
          </w:rPr>
          <w:tab/>
        </w:r>
        <w:r w:rsidRPr="00AB3838">
          <w:rPr>
            <w:rStyle w:val="Hyperlink"/>
            <w:noProof/>
          </w:rPr>
          <w:t>Algemene beschrijving</w:t>
        </w:r>
        <w:r>
          <w:rPr>
            <w:noProof/>
            <w:webHidden/>
          </w:rPr>
          <w:tab/>
        </w:r>
        <w:r>
          <w:rPr>
            <w:noProof/>
            <w:webHidden/>
          </w:rPr>
          <w:fldChar w:fldCharType="begin"/>
        </w:r>
        <w:r>
          <w:rPr>
            <w:noProof/>
            <w:webHidden/>
          </w:rPr>
          <w:instrText xml:space="preserve"> PAGEREF _Toc212465446 \h </w:instrText>
        </w:r>
        <w:r>
          <w:rPr>
            <w:noProof/>
            <w:webHidden/>
          </w:rPr>
        </w:r>
        <w:r>
          <w:rPr>
            <w:noProof/>
            <w:webHidden/>
          </w:rPr>
          <w:fldChar w:fldCharType="separate"/>
        </w:r>
        <w:r>
          <w:rPr>
            <w:noProof/>
            <w:webHidden/>
          </w:rPr>
          <w:t>5</w:t>
        </w:r>
        <w:r>
          <w:rPr>
            <w:noProof/>
            <w:webHidden/>
          </w:rPr>
          <w:fldChar w:fldCharType="end"/>
        </w:r>
      </w:hyperlink>
    </w:p>
    <w:p w14:paraId="641EF775" w14:textId="394BBC72" w:rsidR="00E77A20" w:rsidRDefault="00E77A20">
      <w:pPr>
        <w:pStyle w:val="Inhopg2"/>
        <w:rPr>
          <w:rFonts w:asciiTheme="minorHAnsi" w:eastAsiaTheme="minorEastAsia" w:hAnsiTheme="minorHAnsi"/>
          <w:noProof/>
          <w:sz w:val="24"/>
          <w:szCs w:val="24"/>
          <w:lang w:eastAsia="nl-NL"/>
        </w:rPr>
      </w:pPr>
      <w:hyperlink w:anchor="_Toc212465447" w:history="1">
        <w:r w:rsidRPr="00AB3838">
          <w:rPr>
            <w:rStyle w:val="Hyperlink"/>
            <w:noProof/>
          </w:rPr>
          <w:t>1.3.</w:t>
        </w:r>
        <w:r>
          <w:rPr>
            <w:rFonts w:asciiTheme="minorHAnsi" w:eastAsiaTheme="minorEastAsia" w:hAnsiTheme="minorHAnsi"/>
            <w:noProof/>
            <w:sz w:val="24"/>
            <w:szCs w:val="24"/>
            <w:lang w:eastAsia="nl-NL"/>
          </w:rPr>
          <w:tab/>
        </w:r>
        <w:r w:rsidRPr="00AB3838">
          <w:rPr>
            <w:rStyle w:val="Hyperlink"/>
            <w:noProof/>
          </w:rPr>
          <w:t>Adres/ligging van de bouwlocatie:</w:t>
        </w:r>
        <w:r>
          <w:rPr>
            <w:noProof/>
            <w:webHidden/>
          </w:rPr>
          <w:tab/>
        </w:r>
        <w:r>
          <w:rPr>
            <w:noProof/>
            <w:webHidden/>
          </w:rPr>
          <w:fldChar w:fldCharType="begin"/>
        </w:r>
        <w:r>
          <w:rPr>
            <w:noProof/>
            <w:webHidden/>
          </w:rPr>
          <w:instrText xml:space="preserve"> PAGEREF _Toc212465447 \h </w:instrText>
        </w:r>
        <w:r>
          <w:rPr>
            <w:noProof/>
            <w:webHidden/>
          </w:rPr>
        </w:r>
        <w:r>
          <w:rPr>
            <w:noProof/>
            <w:webHidden/>
          </w:rPr>
          <w:fldChar w:fldCharType="separate"/>
        </w:r>
        <w:r>
          <w:rPr>
            <w:noProof/>
            <w:webHidden/>
          </w:rPr>
          <w:t>5</w:t>
        </w:r>
        <w:r>
          <w:rPr>
            <w:noProof/>
            <w:webHidden/>
          </w:rPr>
          <w:fldChar w:fldCharType="end"/>
        </w:r>
      </w:hyperlink>
    </w:p>
    <w:p w14:paraId="13083553" w14:textId="0E37BADF" w:rsidR="00E77A20" w:rsidRDefault="00E77A20">
      <w:pPr>
        <w:pStyle w:val="Inhopg2"/>
        <w:rPr>
          <w:rFonts w:asciiTheme="minorHAnsi" w:eastAsiaTheme="minorEastAsia" w:hAnsiTheme="minorHAnsi"/>
          <w:noProof/>
          <w:sz w:val="24"/>
          <w:szCs w:val="24"/>
          <w:lang w:eastAsia="nl-NL"/>
        </w:rPr>
      </w:pPr>
      <w:hyperlink w:anchor="_Toc212465448" w:history="1">
        <w:r w:rsidRPr="00AB3838">
          <w:rPr>
            <w:rStyle w:val="Hyperlink"/>
            <w:noProof/>
          </w:rPr>
          <w:t>1.4.</w:t>
        </w:r>
        <w:r>
          <w:rPr>
            <w:rFonts w:asciiTheme="minorHAnsi" w:eastAsiaTheme="minorEastAsia" w:hAnsiTheme="minorHAnsi"/>
            <w:noProof/>
            <w:sz w:val="24"/>
            <w:szCs w:val="24"/>
            <w:lang w:eastAsia="nl-NL"/>
          </w:rPr>
          <w:tab/>
        </w:r>
        <w:r w:rsidRPr="00AB3838">
          <w:rPr>
            <w:rStyle w:val="Hyperlink"/>
            <w:noProof/>
          </w:rPr>
          <w:t>Namen en adressen van betrokken partijen</w:t>
        </w:r>
        <w:r>
          <w:rPr>
            <w:noProof/>
            <w:webHidden/>
          </w:rPr>
          <w:tab/>
        </w:r>
        <w:r>
          <w:rPr>
            <w:noProof/>
            <w:webHidden/>
          </w:rPr>
          <w:fldChar w:fldCharType="begin"/>
        </w:r>
        <w:r>
          <w:rPr>
            <w:noProof/>
            <w:webHidden/>
          </w:rPr>
          <w:instrText xml:space="preserve"> PAGEREF _Toc212465448 \h </w:instrText>
        </w:r>
        <w:r>
          <w:rPr>
            <w:noProof/>
            <w:webHidden/>
          </w:rPr>
        </w:r>
        <w:r>
          <w:rPr>
            <w:noProof/>
            <w:webHidden/>
          </w:rPr>
          <w:fldChar w:fldCharType="separate"/>
        </w:r>
        <w:r>
          <w:rPr>
            <w:noProof/>
            <w:webHidden/>
          </w:rPr>
          <w:t>6</w:t>
        </w:r>
        <w:r>
          <w:rPr>
            <w:noProof/>
            <w:webHidden/>
          </w:rPr>
          <w:fldChar w:fldCharType="end"/>
        </w:r>
      </w:hyperlink>
    </w:p>
    <w:p w14:paraId="3CF26142" w14:textId="65D7EF0E" w:rsidR="00E77A20" w:rsidRDefault="00E77A20">
      <w:pPr>
        <w:pStyle w:val="Inhopg1"/>
        <w:rPr>
          <w:b w:val="0"/>
          <w:noProof/>
          <w:sz w:val="24"/>
          <w:lang w:eastAsia="nl-NL"/>
        </w:rPr>
      </w:pPr>
      <w:hyperlink w:anchor="_Toc212465449" w:history="1">
        <w:r w:rsidRPr="00AB3838">
          <w:rPr>
            <w:rStyle w:val="Hyperlink"/>
            <w:noProof/>
          </w:rPr>
          <w:t>2.</w:t>
        </w:r>
        <w:r>
          <w:rPr>
            <w:b w:val="0"/>
            <w:noProof/>
            <w:sz w:val="24"/>
            <w:lang w:eastAsia="nl-NL"/>
          </w:rPr>
          <w:tab/>
        </w:r>
        <w:r w:rsidRPr="00AB3838">
          <w:rPr>
            <w:rStyle w:val="Hyperlink"/>
            <w:noProof/>
          </w:rPr>
          <w:t>Planning en uitvoeringsgegevens</w:t>
        </w:r>
        <w:r>
          <w:rPr>
            <w:noProof/>
            <w:webHidden/>
          </w:rPr>
          <w:tab/>
        </w:r>
        <w:r>
          <w:rPr>
            <w:noProof/>
            <w:webHidden/>
          </w:rPr>
          <w:fldChar w:fldCharType="begin"/>
        </w:r>
        <w:r>
          <w:rPr>
            <w:noProof/>
            <w:webHidden/>
          </w:rPr>
          <w:instrText xml:space="preserve"> PAGEREF _Toc212465449 \h </w:instrText>
        </w:r>
        <w:r>
          <w:rPr>
            <w:noProof/>
            <w:webHidden/>
          </w:rPr>
        </w:r>
        <w:r>
          <w:rPr>
            <w:noProof/>
            <w:webHidden/>
          </w:rPr>
          <w:fldChar w:fldCharType="separate"/>
        </w:r>
        <w:r>
          <w:rPr>
            <w:noProof/>
            <w:webHidden/>
          </w:rPr>
          <w:t>7</w:t>
        </w:r>
        <w:r>
          <w:rPr>
            <w:noProof/>
            <w:webHidden/>
          </w:rPr>
          <w:fldChar w:fldCharType="end"/>
        </w:r>
      </w:hyperlink>
    </w:p>
    <w:p w14:paraId="3989EBFB" w14:textId="5FD1C9DB" w:rsidR="00E77A20" w:rsidRDefault="00E77A20">
      <w:pPr>
        <w:pStyle w:val="Inhopg2"/>
        <w:rPr>
          <w:rFonts w:asciiTheme="minorHAnsi" w:eastAsiaTheme="minorEastAsia" w:hAnsiTheme="minorHAnsi"/>
          <w:noProof/>
          <w:sz w:val="24"/>
          <w:szCs w:val="24"/>
          <w:lang w:eastAsia="nl-NL"/>
        </w:rPr>
      </w:pPr>
      <w:hyperlink w:anchor="_Toc212465450" w:history="1">
        <w:r w:rsidRPr="00AB3838">
          <w:rPr>
            <w:rStyle w:val="Hyperlink"/>
            <w:noProof/>
          </w:rPr>
          <w:t>2.1.</w:t>
        </w:r>
        <w:r>
          <w:rPr>
            <w:rFonts w:asciiTheme="minorHAnsi" w:eastAsiaTheme="minorEastAsia" w:hAnsiTheme="minorHAnsi"/>
            <w:noProof/>
            <w:sz w:val="24"/>
            <w:szCs w:val="24"/>
            <w:lang w:eastAsia="nl-NL"/>
          </w:rPr>
          <w:tab/>
        </w:r>
        <w:r w:rsidRPr="00AB3838">
          <w:rPr>
            <w:rStyle w:val="Hyperlink"/>
            <w:noProof/>
          </w:rPr>
          <w:t>Geplande aanvangsdatum van de bouwwerkzaamheden</w:t>
        </w:r>
        <w:r>
          <w:rPr>
            <w:noProof/>
            <w:webHidden/>
          </w:rPr>
          <w:tab/>
        </w:r>
        <w:r>
          <w:rPr>
            <w:noProof/>
            <w:webHidden/>
          </w:rPr>
          <w:fldChar w:fldCharType="begin"/>
        </w:r>
        <w:r>
          <w:rPr>
            <w:noProof/>
            <w:webHidden/>
          </w:rPr>
          <w:instrText xml:space="preserve"> PAGEREF _Toc212465450 \h </w:instrText>
        </w:r>
        <w:r>
          <w:rPr>
            <w:noProof/>
            <w:webHidden/>
          </w:rPr>
        </w:r>
        <w:r>
          <w:rPr>
            <w:noProof/>
            <w:webHidden/>
          </w:rPr>
          <w:fldChar w:fldCharType="separate"/>
        </w:r>
        <w:r>
          <w:rPr>
            <w:noProof/>
            <w:webHidden/>
          </w:rPr>
          <w:t>7</w:t>
        </w:r>
        <w:r>
          <w:rPr>
            <w:noProof/>
            <w:webHidden/>
          </w:rPr>
          <w:fldChar w:fldCharType="end"/>
        </w:r>
      </w:hyperlink>
    </w:p>
    <w:p w14:paraId="7B2ECF33" w14:textId="5872D0BB" w:rsidR="00E77A20" w:rsidRDefault="00E77A20">
      <w:pPr>
        <w:pStyle w:val="Inhopg2"/>
        <w:rPr>
          <w:rFonts w:asciiTheme="minorHAnsi" w:eastAsiaTheme="minorEastAsia" w:hAnsiTheme="minorHAnsi"/>
          <w:noProof/>
          <w:sz w:val="24"/>
          <w:szCs w:val="24"/>
          <w:lang w:eastAsia="nl-NL"/>
        </w:rPr>
      </w:pPr>
      <w:hyperlink w:anchor="_Toc212465451" w:history="1">
        <w:r w:rsidRPr="00AB3838">
          <w:rPr>
            <w:rStyle w:val="Hyperlink"/>
            <w:noProof/>
          </w:rPr>
          <w:t>2.2.</w:t>
        </w:r>
        <w:r>
          <w:rPr>
            <w:rFonts w:asciiTheme="minorHAnsi" w:eastAsiaTheme="minorEastAsia" w:hAnsiTheme="minorHAnsi"/>
            <w:noProof/>
            <w:sz w:val="24"/>
            <w:szCs w:val="24"/>
            <w:lang w:eastAsia="nl-NL"/>
          </w:rPr>
          <w:tab/>
        </w:r>
        <w:r w:rsidRPr="00AB3838">
          <w:rPr>
            <w:rStyle w:val="Hyperlink"/>
            <w:noProof/>
          </w:rPr>
          <w:t>Geplande bouwtijd</w:t>
        </w:r>
        <w:r>
          <w:rPr>
            <w:noProof/>
            <w:webHidden/>
          </w:rPr>
          <w:tab/>
        </w:r>
        <w:r>
          <w:rPr>
            <w:noProof/>
            <w:webHidden/>
          </w:rPr>
          <w:fldChar w:fldCharType="begin"/>
        </w:r>
        <w:r>
          <w:rPr>
            <w:noProof/>
            <w:webHidden/>
          </w:rPr>
          <w:instrText xml:space="preserve"> PAGEREF _Toc212465451 \h </w:instrText>
        </w:r>
        <w:r>
          <w:rPr>
            <w:noProof/>
            <w:webHidden/>
          </w:rPr>
        </w:r>
        <w:r>
          <w:rPr>
            <w:noProof/>
            <w:webHidden/>
          </w:rPr>
          <w:fldChar w:fldCharType="separate"/>
        </w:r>
        <w:r>
          <w:rPr>
            <w:noProof/>
            <w:webHidden/>
          </w:rPr>
          <w:t>7</w:t>
        </w:r>
        <w:r>
          <w:rPr>
            <w:noProof/>
            <w:webHidden/>
          </w:rPr>
          <w:fldChar w:fldCharType="end"/>
        </w:r>
      </w:hyperlink>
    </w:p>
    <w:p w14:paraId="4DCFE19F" w14:textId="721A5658" w:rsidR="00E77A20" w:rsidRDefault="00E77A20">
      <w:pPr>
        <w:pStyle w:val="Inhopg2"/>
        <w:rPr>
          <w:rFonts w:asciiTheme="minorHAnsi" w:eastAsiaTheme="minorEastAsia" w:hAnsiTheme="minorHAnsi"/>
          <w:noProof/>
          <w:sz w:val="24"/>
          <w:szCs w:val="24"/>
          <w:lang w:eastAsia="nl-NL"/>
        </w:rPr>
      </w:pPr>
      <w:hyperlink w:anchor="_Toc212465452" w:history="1">
        <w:r w:rsidRPr="00AB3838">
          <w:rPr>
            <w:rStyle w:val="Hyperlink"/>
            <w:noProof/>
          </w:rPr>
          <w:t>2.3.</w:t>
        </w:r>
        <w:r>
          <w:rPr>
            <w:rFonts w:asciiTheme="minorHAnsi" w:eastAsiaTheme="minorEastAsia" w:hAnsiTheme="minorHAnsi"/>
            <w:noProof/>
            <w:sz w:val="24"/>
            <w:szCs w:val="24"/>
            <w:lang w:eastAsia="nl-NL"/>
          </w:rPr>
          <w:tab/>
        </w:r>
        <w:r w:rsidRPr="00AB3838">
          <w:rPr>
            <w:rStyle w:val="Hyperlink"/>
            <w:noProof/>
          </w:rPr>
          <w:t>Gepland aantal werkgevers en zelfstandigen op de bouwplaats:</w:t>
        </w:r>
        <w:r>
          <w:rPr>
            <w:noProof/>
            <w:webHidden/>
          </w:rPr>
          <w:tab/>
        </w:r>
        <w:r>
          <w:rPr>
            <w:noProof/>
            <w:webHidden/>
          </w:rPr>
          <w:fldChar w:fldCharType="begin"/>
        </w:r>
        <w:r>
          <w:rPr>
            <w:noProof/>
            <w:webHidden/>
          </w:rPr>
          <w:instrText xml:space="preserve"> PAGEREF _Toc212465452 \h </w:instrText>
        </w:r>
        <w:r>
          <w:rPr>
            <w:noProof/>
            <w:webHidden/>
          </w:rPr>
        </w:r>
        <w:r>
          <w:rPr>
            <w:noProof/>
            <w:webHidden/>
          </w:rPr>
          <w:fldChar w:fldCharType="separate"/>
        </w:r>
        <w:r>
          <w:rPr>
            <w:noProof/>
            <w:webHidden/>
          </w:rPr>
          <w:t>7</w:t>
        </w:r>
        <w:r>
          <w:rPr>
            <w:noProof/>
            <w:webHidden/>
          </w:rPr>
          <w:fldChar w:fldCharType="end"/>
        </w:r>
      </w:hyperlink>
    </w:p>
    <w:p w14:paraId="3B0F619C" w14:textId="09EDB3A2" w:rsidR="00E77A20" w:rsidRDefault="00E77A20">
      <w:pPr>
        <w:pStyle w:val="Inhopg2"/>
        <w:rPr>
          <w:rFonts w:asciiTheme="minorHAnsi" w:eastAsiaTheme="minorEastAsia" w:hAnsiTheme="minorHAnsi"/>
          <w:noProof/>
          <w:sz w:val="24"/>
          <w:szCs w:val="24"/>
          <w:lang w:eastAsia="nl-NL"/>
        </w:rPr>
      </w:pPr>
      <w:hyperlink w:anchor="_Toc212465453" w:history="1">
        <w:r w:rsidRPr="00AB3838">
          <w:rPr>
            <w:rStyle w:val="Hyperlink"/>
            <w:noProof/>
          </w:rPr>
          <w:t>2.4.</w:t>
        </w:r>
        <w:r>
          <w:rPr>
            <w:rFonts w:asciiTheme="minorHAnsi" w:eastAsiaTheme="minorEastAsia" w:hAnsiTheme="minorHAnsi"/>
            <w:noProof/>
            <w:sz w:val="24"/>
            <w:szCs w:val="24"/>
            <w:lang w:eastAsia="nl-NL"/>
          </w:rPr>
          <w:tab/>
        </w:r>
        <w:r w:rsidRPr="00AB3838">
          <w:rPr>
            <w:rStyle w:val="Hyperlink"/>
            <w:noProof/>
          </w:rPr>
          <w:t>Regeling V&amp;G-uitvoeringscoördinatie bij nevenaanneming:</w:t>
        </w:r>
        <w:r>
          <w:rPr>
            <w:noProof/>
            <w:webHidden/>
          </w:rPr>
          <w:tab/>
        </w:r>
        <w:r>
          <w:rPr>
            <w:noProof/>
            <w:webHidden/>
          </w:rPr>
          <w:fldChar w:fldCharType="begin"/>
        </w:r>
        <w:r>
          <w:rPr>
            <w:noProof/>
            <w:webHidden/>
          </w:rPr>
          <w:instrText xml:space="preserve"> PAGEREF _Toc212465453 \h </w:instrText>
        </w:r>
        <w:r>
          <w:rPr>
            <w:noProof/>
            <w:webHidden/>
          </w:rPr>
        </w:r>
        <w:r>
          <w:rPr>
            <w:noProof/>
            <w:webHidden/>
          </w:rPr>
          <w:fldChar w:fldCharType="separate"/>
        </w:r>
        <w:r>
          <w:rPr>
            <w:noProof/>
            <w:webHidden/>
          </w:rPr>
          <w:t>7</w:t>
        </w:r>
        <w:r>
          <w:rPr>
            <w:noProof/>
            <w:webHidden/>
          </w:rPr>
          <w:fldChar w:fldCharType="end"/>
        </w:r>
      </w:hyperlink>
    </w:p>
    <w:p w14:paraId="58207723" w14:textId="4A6CC530" w:rsidR="00E77A20" w:rsidRDefault="00E77A20">
      <w:pPr>
        <w:pStyle w:val="Inhopg2"/>
        <w:rPr>
          <w:rFonts w:asciiTheme="minorHAnsi" w:eastAsiaTheme="minorEastAsia" w:hAnsiTheme="minorHAnsi"/>
          <w:noProof/>
          <w:sz w:val="24"/>
          <w:szCs w:val="24"/>
          <w:lang w:eastAsia="nl-NL"/>
        </w:rPr>
      </w:pPr>
      <w:hyperlink w:anchor="_Toc212465454" w:history="1">
        <w:r w:rsidRPr="00AB3838">
          <w:rPr>
            <w:rStyle w:val="Hyperlink"/>
            <w:noProof/>
          </w:rPr>
          <w:t>2.5.</w:t>
        </w:r>
        <w:r>
          <w:rPr>
            <w:rFonts w:asciiTheme="minorHAnsi" w:eastAsiaTheme="minorEastAsia" w:hAnsiTheme="minorHAnsi"/>
            <w:noProof/>
            <w:sz w:val="24"/>
            <w:szCs w:val="24"/>
            <w:lang w:eastAsia="nl-NL"/>
          </w:rPr>
          <w:tab/>
        </w:r>
        <w:r w:rsidRPr="00AB3838">
          <w:rPr>
            <w:rStyle w:val="Hyperlink"/>
            <w:noProof/>
          </w:rPr>
          <w:t>Datum van kennisgeving</w:t>
        </w:r>
        <w:r>
          <w:rPr>
            <w:noProof/>
            <w:webHidden/>
          </w:rPr>
          <w:tab/>
        </w:r>
        <w:r>
          <w:rPr>
            <w:noProof/>
            <w:webHidden/>
          </w:rPr>
          <w:fldChar w:fldCharType="begin"/>
        </w:r>
        <w:r>
          <w:rPr>
            <w:noProof/>
            <w:webHidden/>
          </w:rPr>
          <w:instrText xml:space="preserve"> PAGEREF _Toc212465454 \h </w:instrText>
        </w:r>
        <w:r>
          <w:rPr>
            <w:noProof/>
            <w:webHidden/>
          </w:rPr>
        </w:r>
        <w:r>
          <w:rPr>
            <w:noProof/>
            <w:webHidden/>
          </w:rPr>
          <w:fldChar w:fldCharType="separate"/>
        </w:r>
        <w:r>
          <w:rPr>
            <w:noProof/>
            <w:webHidden/>
          </w:rPr>
          <w:t>7</w:t>
        </w:r>
        <w:r>
          <w:rPr>
            <w:noProof/>
            <w:webHidden/>
          </w:rPr>
          <w:fldChar w:fldCharType="end"/>
        </w:r>
      </w:hyperlink>
    </w:p>
    <w:p w14:paraId="70874EE8" w14:textId="22CDA1FC" w:rsidR="00E77A20" w:rsidRDefault="00E77A20">
      <w:pPr>
        <w:pStyle w:val="Inhopg2"/>
        <w:rPr>
          <w:rFonts w:asciiTheme="minorHAnsi" w:eastAsiaTheme="minorEastAsia" w:hAnsiTheme="minorHAnsi"/>
          <w:noProof/>
          <w:sz w:val="24"/>
          <w:szCs w:val="24"/>
          <w:lang w:eastAsia="nl-NL"/>
        </w:rPr>
      </w:pPr>
      <w:hyperlink w:anchor="_Toc212465455" w:history="1">
        <w:r w:rsidRPr="00AB3838">
          <w:rPr>
            <w:rStyle w:val="Hyperlink"/>
            <w:noProof/>
          </w:rPr>
          <w:t>2.6.</w:t>
        </w:r>
        <w:r>
          <w:rPr>
            <w:rFonts w:asciiTheme="minorHAnsi" w:eastAsiaTheme="minorEastAsia" w:hAnsiTheme="minorHAnsi"/>
            <w:noProof/>
            <w:sz w:val="24"/>
            <w:szCs w:val="24"/>
            <w:lang w:eastAsia="nl-NL"/>
          </w:rPr>
          <w:tab/>
        </w:r>
        <w:r w:rsidRPr="00AB3838">
          <w:rPr>
            <w:rStyle w:val="Hyperlink"/>
            <w:noProof/>
          </w:rPr>
          <w:t>Handtekening opdrachtgever</w:t>
        </w:r>
        <w:r>
          <w:rPr>
            <w:noProof/>
            <w:webHidden/>
          </w:rPr>
          <w:tab/>
        </w:r>
        <w:r>
          <w:rPr>
            <w:noProof/>
            <w:webHidden/>
          </w:rPr>
          <w:fldChar w:fldCharType="begin"/>
        </w:r>
        <w:r>
          <w:rPr>
            <w:noProof/>
            <w:webHidden/>
          </w:rPr>
          <w:instrText xml:space="preserve"> PAGEREF _Toc212465455 \h </w:instrText>
        </w:r>
        <w:r>
          <w:rPr>
            <w:noProof/>
            <w:webHidden/>
          </w:rPr>
        </w:r>
        <w:r>
          <w:rPr>
            <w:noProof/>
            <w:webHidden/>
          </w:rPr>
          <w:fldChar w:fldCharType="separate"/>
        </w:r>
        <w:r>
          <w:rPr>
            <w:noProof/>
            <w:webHidden/>
          </w:rPr>
          <w:t>7</w:t>
        </w:r>
        <w:r>
          <w:rPr>
            <w:noProof/>
            <w:webHidden/>
          </w:rPr>
          <w:fldChar w:fldCharType="end"/>
        </w:r>
      </w:hyperlink>
    </w:p>
    <w:p w14:paraId="11EB0847" w14:textId="3EC4802D" w:rsidR="00E77A20" w:rsidRDefault="00E77A20">
      <w:pPr>
        <w:pStyle w:val="Inhopg2"/>
        <w:rPr>
          <w:rFonts w:asciiTheme="minorHAnsi" w:eastAsiaTheme="minorEastAsia" w:hAnsiTheme="minorHAnsi"/>
          <w:noProof/>
          <w:sz w:val="24"/>
          <w:szCs w:val="24"/>
          <w:lang w:eastAsia="nl-NL"/>
        </w:rPr>
      </w:pPr>
      <w:hyperlink w:anchor="_Toc212465456" w:history="1">
        <w:r w:rsidRPr="00AB3838">
          <w:rPr>
            <w:rStyle w:val="Hyperlink"/>
            <w:noProof/>
          </w:rPr>
          <w:t>2.7.</w:t>
        </w:r>
        <w:r>
          <w:rPr>
            <w:rFonts w:asciiTheme="minorHAnsi" w:eastAsiaTheme="minorEastAsia" w:hAnsiTheme="minorHAnsi"/>
            <w:noProof/>
            <w:sz w:val="24"/>
            <w:szCs w:val="24"/>
            <w:lang w:eastAsia="nl-NL"/>
          </w:rPr>
          <w:tab/>
        </w:r>
        <w:r w:rsidRPr="00AB3838">
          <w:rPr>
            <w:rStyle w:val="Hyperlink"/>
            <w:noProof/>
          </w:rPr>
          <w:t>Postadres arbeidsinspectie</w:t>
        </w:r>
        <w:r>
          <w:rPr>
            <w:noProof/>
            <w:webHidden/>
          </w:rPr>
          <w:tab/>
        </w:r>
        <w:r>
          <w:rPr>
            <w:noProof/>
            <w:webHidden/>
          </w:rPr>
          <w:fldChar w:fldCharType="begin"/>
        </w:r>
        <w:r>
          <w:rPr>
            <w:noProof/>
            <w:webHidden/>
          </w:rPr>
          <w:instrText xml:space="preserve"> PAGEREF _Toc212465456 \h </w:instrText>
        </w:r>
        <w:r>
          <w:rPr>
            <w:noProof/>
            <w:webHidden/>
          </w:rPr>
        </w:r>
        <w:r>
          <w:rPr>
            <w:noProof/>
            <w:webHidden/>
          </w:rPr>
          <w:fldChar w:fldCharType="separate"/>
        </w:r>
        <w:r>
          <w:rPr>
            <w:noProof/>
            <w:webHidden/>
          </w:rPr>
          <w:t>8</w:t>
        </w:r>
        <w:r>
          <w:rPr>
            <w:noProof/>
            <w:webHidden/>
          </w:rPr>
          <w:fldChar w:fldCharType="end"/>
        </w:r>
      </w:hyperlink>
    </w:p>
    <w:p w14:paraId="00A95826" w14:textId="348ABB1C" w:rsidR="00E77A20" w:rsidRDefault="00E77A20">
      <w:pPr>
        <w:pStyle w:val="Inhopg1"/>
        <w:rPr>
          <w:b w:val="0"/>
          <w:noProof/>
          <w:sz w:val="24"/>
          <w:lang w:eastAsia="nl-NL"/>
        </w:rPr>
      </w:pPr>
      <w:hyperlink w:anchor="_Toc212465457" w:history="1">
        <w:r w:rsidRPr="00AB3838">
          <w:rPr>
            <w:rStyle w:val="Hyperlink"/>
            <w:noProof/>
          </w:rPr>
          <w:t>3.</w:t>
        </w:r>
        <w:r>
          <w:rPr>
            <w:b w:val="0"/>
            <w:noProof/>
            <w:sz w:val="24"/>
            <w:lang w:eastAsia="nl-NL"/>
          </w:rPr>
          <w:tab/>
        </w:r>
        <w:r w:rsidRPr="00AB3838">
          <w:rPr>
            <w:rStyle w:val="Hyperlink"/>
            <w:noProof/>
          </w:rPr>
          <w:t>Veiligheid en gezondheid</w:t>
        </w:r>
        <w:r>
          <w:rPr>
            <w:noProof/>
            <w:webHidden/>
          </w:rPr>
          <w:tab/>
        </w:r>
        <w:r>
          <w:rPr>
            <w:noProof/>
            <w:webHidden/>
          </w:rPr>
          <w:fldChar w:fldCharType="begin"/>
        </w:r>
        <w:r>
          <w:rPr>
            <w:noProof/>
            <w:webHidden/>
          </w:rPr>
          <w:instrText xml:space="preserve"> PAGEREF _Toc212465457 \h </w:instrText>
        </w:r>
        <w:r>
          <w:rPr>
            <w:noProof/>
            <w:webHidden/>
          </w:rPr>
        </w:r>
        <w:r>
          <w:rPr>
            <w:noProof/>
            <w:webHidden/>
          </w:rPr>
          <w:fldChar w:fldCharType="separate"/>
        </w:r>
        <w:r>
          <w:rPr>
            <w:noProof/>
            <w:webHidden/>
          </w:rPr>
          <w:t>9</w:t>
        </w:r>
        <w:r>
          <w:rPr>
            <w:noProof/>
            <w:webHidden/>
          </w:rPr>
          <w:fldChar w:fldCharType="end"/>
        </w:r>
      </w:hyperlink>
    </w:p>
    <w:p w14:paraId="7BA760CC" w14:textId="29F1348A" w:rsidR="00E77A20" w:rsidRDefault="00E77A20">
      <w:pPr>
        <w:pStyle w:val="Inhopg2"/>
        <w:rPr>
          <w:rFonts w:asciiTheme="minorHAnsi" w:eastAsiaTheme="minorEastAsia" w:hAnsiTheme="minorHAnsi"/>
          <w:noProof/>
          <w:sz w:val="24"/>
          <w:szCs w:val="24"/>
          <w:lang w:eastAsia="nl-NL"/>
        </w:rPr>
      </w:pPr>
      <w:hyperlink w:anchor="_Toc212465458" w:history="1">
        <w:r w:rsidRPr="00AB3838">
          <w:rPr>
            <w:rStyle w:val="Hyperlink"/>
            <w:noProof/>
          </w:rPr>
          <w:t>3.1.</w:t>
        </w:r>
        <w:r>
          <w:rPr>
            <w:rFonts w:asciiTheme="minorHAnsi" w:eastAsiaTheme="minorEastAsia" w:hAnsiTheme="minorHAnsi"/>
            <w:noProof/>
            <w:sz w:val="24"/>
            <w:szCs w:val="24"/>
            <w:lang w:eastAsia="nl-NL"/>
          </w:rPr>
          <w:tab/>
        </w:r>
        <w:r w:rsidRPr="00AB3838">
          <w:rPr>
            <w:rStyle w:val="Hyperlink"/>
            <w:noProof/>
          </w:rPr>
          <w:t>Arbeidsomstandighedenbesluit</w:t>
        </w:r>
        <w:r>
          <w:rPr>
            <w:noProof/>
            <w:webHidden/>
          </w:rPr>
          <w:tab/>
        </w:r>
        <w:r>
          <w:rPr>
            <w:noProof/>
            <w:webHidden/>
          </w:rPr>
          <w:fldChar w:fldCharType="begin"/>
        </w:r>
        <w:r>
          <w:rPr>
            <w:noProof/>
            <w:webHidden/>
          </w:rPr>
          <w:instrText xml:space="preserve"> PAGEREF _Toc212465458 \h </w:instrText>
        </w:r>
        <w:r>
          <w:rPr>
            <w:noProof/>
            <w:webHidden/>
          </w:rPr>
        </w:r>
        <w:r>
          <w:rPr>
            <w:noProof/>
            <w:webHidden/>
          </w:rPr>
          <w:fldChar w:fldCharType="separate"/>
        </w:r>
        <w:r>
          <w:rPr>
            <w:noProof/>
            <w:webHidden/>
          </w:rPr>
          <w:t>9</w:t>
        </w:r>
        <w:r>
          <w:rPr>
            <w:noProof/>
            <w:webHidden/>
          </w:rPr>
          <w:fldChar w:fldCharType="end"/>
        </w:r>
      </w:hyperlink>
    </w:p>
    <w:p w14:paraId="5F397EC0" w14:textId="3C139971" w:rsidR="00E77A20" w:rsidRDefault="00E77A20">
      <w:pPr>
        <w:pStyle w:val="Inhopg2"/>
        <w:rPr>
          <w:rFonts w:asciiTheme="minorHAnsi" w:eastAsiaTheme="minorEastAsia" w:hAnsiTheme="minorHAnsi"/>
          <w:noProof/>
          <w:sz w:val="24"/>
          <w:szCs w:val="24"/>
          <w:lang w:eastAsia="nl-NL"/>
        </w:rPr>
      </w:pPr>
      <w:hyperlink w:anchor="_Toc212465459" w:history="1">
        <w:r w:rsidRPr="00AB3838">
          <w:rPr>
            <w:rStyle w:val="Hyperlink"/>
            <w:noProof/>
          </w:rPr>
          <w:t>3.2.</w:t>
        </w:r>
        <w:r>
          <w:rPr>
            <w:rFonts w:asciiTheme="minorHAnsi" w:eastAsiaTheme="minorEastAsia" w:hAnsiTheme="minorHAnsi"/>
            <w:noProof/>
            <w:sz w:val="24"/>
            <w:szCs w:val="24"/>
            <w:lang w:eastAsia="nl-NL"/>
          </w:rPr>
          <w:tab/>
        </w:r>
        <w:r w:rsidRPr="00AB3838">
          <w:rPr>
            <w:rStyle w:val="Hyperlink"/>
            <w:noProof/>
          </w:rPr>
          <w:t>Veiligheids- en Gezondheidsgevaren voortvloeiend uit het ontwerp.</w:t>
        </w:r>
        <w:r>
          <w:rPr>
            <w:noProof/>
            <w:webHidden/>
          </w:rPr>
          <w:tab/>
        </w:r>
        <w:r>
          <w:rPr>
            <w:noProof/>
            <w:webHidden/>
          </w:rPr>
          <w:fldChar w:fldCharType="begin"/>
        </w:r>
        <w:r>
          <w:rPr>
            <w:noProof/>
            <w:webHidden/>
          </w:rPr>
          <w:instrText xml:space="preserve"> PAGEREF _Toc212465459 \h </w:instrText>
        </w:r>
        <w:r>
          <w:rPr>
            <w:noProof/>
            <w:webHidden/>
          </w:rPr>
        </w:r>
        <w:r>
          <w:rPr>
            <w:noProof/>
            <w:webHidden/>
          </w:rPr>
          <w:fldChar w:fldCharType="separate"/>
        </w:r>
        <w:r>
          <w:rPr>
            <w:noProof/>
            <w:webHidden/>
          </w:rPr>
          <w:t>9</w:t>
        </w:r>
        <w:r>
          <w:rPr>
            <w:noProof/>
            <w:webHidden/>
          </w:rPr>
          <w:fldChar w:fldCharType="end"/>
        </w:r>
      </w:hyperlink>
    </w:p>
    <w:p w14:paraId="3BC06EE1" w14:textId="2C16F958" w:rsidR="00E77A20" w:rsidRDefault="00E77A20">
      <w:pPr>
        <w:pStyle w:val="Inhopg2"/>
        <w:rPr>
          <w:rFonts w:asciiTheme="minorHAnsi" w:eastAsiaTheme="minorEastAsia" w:hAnsiTheme="minorHAnsi"/>
          <w:noProof/>
          <w:sz w:val="24"/>
          <w:szCs w:val="24"/>
          <w:lang w:eastAsia="nl-NL"/>
        </w:rPr>
      </w:pPr>
      <w:hyperlink w:anchor="_Toc212465460" w:history="1">
        <w:r w:rsidRPr="00AB3838">
          <w:rPr>
            <w:rStyle w:val="Hyperlink"/>
            <w:noProof/>
          </w:rPr>
          <w:t>3.3.</w:t>
        </w:r>
        <w:r>
          <w:rPr>
            <w:rFonts w:asciiTheme="minorHAnsi" w:eastAsiaTheme="minorEastAsia" w:hAnsiTheme="minorHAnsi"/>
            <w:noProof/>
            <w:sz w:val="24"/>
            <w:szCs w:val="24"/>
            <w:lang w:eastAsia="nl-NL"/>
          </w:rPr>
          <w:tab/>
        </w:r>
        <w:r w:rsidRPr="00AB3838">
          <w:rPr>
            <w:rStyle w:val="Hyperlink"/>
            <w:noProof/>
          </w:rPr>
          <w:t>Veiligheids- en Gezondheidsgevaren voortvloeiend uit de omgeving</w:t>
        </w:r>
        <w:r>
          <w:rPr>
            <w:noProof/>
            <w:webHidden/>
          </w:rPr>
          <w:tab/>
        </w:r>
        <w:r>
          <w:rPr>
            <w:noProof/>
            <w:webHidden/>
          </w:rPr>
          <w:fldChar w:fldCharType="begin"/>
        </w:r>
        <w:r>
          <w:rPr>
            <w:noProof/>
            <w:webHidden/>
          </w:rPr>
          <w:instrText xml:space="preserve"> PAGEREF _Toc212465460 \h </w:instrText>
        </w:r>
        <w:r>
          <w:rPr>
            <w:noProof/>
            <w:webHidden/>
          </w:rPr>
        </w:r>
        <w:r>
          <w:rPr>
            <w:noProof/>
            <w:webHidden/>
          </w:rPr>
          <w:fldChar w:fldCharType="separate"/>
        </w:r>
        <w:r>
          <w:rPr>
            <w:noProof/>
            <w:webHidden/>
          </w:rPr>
          <w:t>13</w:t>
        </w:r>
        <w:r>
          <w:rPr>
            <w:noProof/>
            <w:webHidden/>
          </w:rPr>
          <w:fldChar w:fldCharType="end"/>
        </w:r>
      </w:hyperlink>
    </w:p>
    <w:p w14:paraId="606A937D" w14:textId="2B34A41D" w:rsidR="00E77A20" w:rsidRDefault="00E77A20">
      <w:pPr>
        <w:pStyle w:val="Inhopg2"/>
        <w:rPr>
          <w:rFonts w:asciiTheme="minorHAnsi" w:eastAsiaTheme="minorEastAsia" w:hAnsiTheme="minorHAnsi"/>
          <w:noProof/>
          <w:sz w:val="24"/>
          <w:szCs w:val="24"/>
          <w:lang w:eastAsia="nl-NL"/>
        </w:rPr>
      </w:pPr>
      <w:hyperlink w:anchor="_Toc212465461" w:history="1">
        <w:r w:rsidRPr="00AB3838">
          <w:rPr>
            <w:rStyle w:val="Hyperlink"/>
            <w:noProof/>
          </w:rPr>
          <w:t>3.4.</w:t>
        </w:r>
        <w:r>
          <w:rPr>
            <w:rFonts w:asciiTheme="minorHAnsi" w:eastAsiaTheme="minorEastAsia" w:hAnsiTheme="minorHAnsi"/>
            <w:noProof/>
            <w:sz w:val="24"/>
            <w:szCs w:val="24"/>
            <w:lang w:eastAsia="nl-NL"/>
          </w:rPr>
          <w:tab/>
        </w:r>
        <w:r w:rsidRPr="00AB3838">
          <w:rPr>
            <w:rStyle w:val="Hyperlink"/>
            <w:noProof/>
          </w:rPr>
          <w:t>Logistieke situatie</w:t>
        </w:r>
        <w:r>
          <w:rPr>
            <w:noProof/>
            <w:webHidden/>
          </w:rPr>
          <w:tab/>
        </w:r>
        <w:r>
          <w:rPr>
            <w:noProof/>
            <w:webHidden/>
          </w:rPr>
          <w:fldChar w:fldCharType="begin"/>
        </w:r>
        <w:r>
          <w:rPr>
            <w:noProof/>
            <w:webHidden/>
          </w:rPr>
          <w:instrText xml:space="preserve"> PAGEREF _Toc212465461 \h </w:instrText>
        </w:r>
        <w:r>
          <w:rPr>
            <w:noProof/>
            <w:webHidden/>
          </w:rPr>
        </w:r>
        <w:r>
          <w:rPr>
            <w:noProof/>
            <w:webHidden/>
          </w:rPr>
          <w:fldChar w:fldCharType="separate"/>
        </w:r>
        <w:r>
          <w:rPr>
            <w:noProof/>
            <w:webHidden/>
          </w:rPr>
          <w:t>14</w:t>
        </w:r>
        <w:r>
          <w:rPr>
            <w:noProof/>
            <w:webHidden/>
          </w:rPr>
          <w:fldChar w:fldCharType="end"/>
        </w:r>
      </w:hyperlink>
    </w:p>
    <w:p w14:paraId="73A915DF" w14:textId="2334E24A" w:rsidR="00E77A20" w:rsidRDefault="00E77A20">
      <w:pPr>
        <w:pStyle w:val="Inhopg2"/>
        <w:rPr>
          <w:rFonts w:asciiTheme="minorHAnsi" w:eastAsiaTheme="minorEastAsia" w:hAnsiTheme="minorHAnsi"/>
          <w:noProof/>
          <w:sz w:val="24"/>
          <w:szCs w:val="24"/>
          <w:lang w:eastAsia="nl-NL"/>
        </w:rPr>
      </w:pPr>
      <w:hyperlink w:anchor="_Toc212465462" w:history="1">
        <w:r w:rsidRPr="00AB3838">
          <w:rPr>
            <w:rStyle w:val="Hyperlink"/>
            <w:noProof/>
          </w:rPr>
          <w:t>3.5.</w:t>
        </w:r>
        <w:r>
          <w:rPr>
            <w:rFonts w:asciiTheme="minorHAnsi" w:eastAsiaTheme="minorEastAsia" w:hAnsiTheme="minorHAnsi"/>
            <w:noProof/>
            <w:sz w:val="24"/>
            <w:szCs w:val="24"/>
            <w:lang w:eastAsia="nl-NL"/>
          </w:rPr>
          <w:tab/>
        </w:r>
        <w:r w:rsidRPr="00AB3838">
          <w:rPr>
            <w:rStyle w:val="Hyperlink"/>
            <w:noProof/>
          </w:rPr>
          <w:t>Werken derden (het is een voorbeeld, invullen per project)</w:t>
        </w:r>
        <w:r>
          <w:rPr>
            <w:noProof/>
            <w:webHidden/>
          </w:rPr>
          <w:tab/>
        </w:r>
        <w:r>
          <w:rPr>
            <w:noProof/>
            <w:webHidden/>
          </w:rPr>
          <w:fldChar w:fldCharType="begin"/>
        </w:r>
        <w:r>
          <w:rPr>
            <w:noProof/>
            <w:webHidden/>
          </w:rPr>
          <w:instrText xml:space="preserve"> PAGEREF _Toc212465462 \h </w:instrText>
        </w:r>
        <w:r>
          <w:rPr>
            <w:noProof/>
            <w:webHidden/>
          </w:rPr>
        </w:r>
        <w:r>
          <w:rPr>
            <w:noProof/>
            <w:webHidden/>
          </w:rPr>
          <w:fldChar w:fldCharType="separate"/>
        </w:r>
        <w:r>
          <w:rPr>
            <w:noProof/>
            <w:webHidden/>
          </w:rPr>
          <w:t>15</w:t>
        </w:r>
        <w:r>
          <w:rPr>
            <w:noProof/>
            <w:webHidden/>
          </w:rPr>
          <w:fldChar w:fldCharType="end"/>
        </w:r>
      </w:hyperlink>
    </w:p>
    <w:p w14:paraId="38B908B1" w14:textId="4C8CBBE1" w:rsidR="00E77A20" w:rsidRDefault="00E77A20">
      <w:pPr>
        <w:pStyle w:val="Inhopg2"/>
        <w:rPr>
          <w:rFonts w:asciiTheme="minorHAnsi" w:eastAsiaTheme="minorEastAsia" w:hAnsiTheme="minorHAnsi"/>
          <w:noProof/>
          <w:sz w:val="24"/>
          <w:szCs w:val="24"/>
          <w:lang w:eastAsia="nl-NL"/>
        </w:rPr>
      </w:pPr>
      <w:hyperlink w:anchor="_Toc212465463" w:history="1">
        <w:r w:rsidRPr="00AB3838">
          <w:rPr>
            <w:rStyle w:val="Hyperlink"/>
            <w:noProof/>
          </w:rPr>
          <w:t>3.6.</w:t>
        </w:r>
        <w:r>
          <w:rPr>
            <w:rFonts w:asciiTheme="minorHAnsi" w:eastAsiaTheme="minorEastAsia" w:hAnsiTheme="minorHAnsi"/>
            <w:noProof/>
            <w:sz w:val="24"/>
            <w:szCs w:val="24"/>
            <w:lang w:eastAsia="nl-NL"/>
          </w:rPr>
          <w:tab/>
        </w:r>
        <w:r w:rsidRPr="00AB3838">
          <w:rPr>
            <w:rStyle w:val="Hyperlink"/>
            <w:noProof/>
          </w:rPr>
          <w:t>Werken nabij open water</w:t>
        </w:r>
        <w:r>
          <w:rPr>
            <w:noProof/>
            <w:webHidden/>
          </w:rPr>
          <w:tab/>
        </w:r>
        <w:r>
          <w:rPr>
            <w:noProof/>
            <w:webHidden/>
          </w:rPr>
          <w:fldChar w:fldCharType="begin"/>
        </w:r>
        <w:r>
          <w:rPr>
            <w:noProof/>
            <w:webHidden/>
          </w:rPr>
          <w:instrText xml:space="preserve"> PAGEREF _Toc212465463 \h </w:instrText>
        </w:r>
        <w:r>
          <w:rPr>
            <w:noProof/>
            <w:webHidden/>
          </w:rPr>
        </w:r>
        <w:r>
          <w:rPr>
            <w:noProof/>
            <w:webHidden/>
          </w:rPr>
          <w:fldChar w:fldCharType="separate"/>
        </w:r>
        <w:r>
          <w:rPr>
            <w:noProof/>
            <w:webHidden/>
          </w:rPr>
          <w:t>15</w:t>
        </w:r>
        <w:r>
          <w:rPr>
            <w:noProof/>
            <w:webHidden/>
          </w:rPr>
          <w:fldChar w:fldCharType="end"/>
        </w:r>
      </w:hyperlink>
    </w:p>
    <w:p w14:paraId="2D8F51BB" w14:textId="6CB6A1B1" w:rsidR="00E77A20" w:rsidRDefault="00E77A20">
      <w:pPr>
        <w:pStyle w:val="Inhopg2"/>
        <w:rPr>
          <w:rFonts w:asciiTheme="minorHAnsi" w:eastAsiaTheme="minorEastAsia" w:hAnsiTheme="minorHAnsi"/>
          <w:noProof/>
          <w:sz w:val="24"/>
          <w:szCs w:val="24"/>
          <w:lang w:eastAsia="nl-NL"/>
        </w:rPr>
      </w:pPr>
      <w:hyperlink w:anchor="_Toc212465464" w:history="1">
        <w:r w:rsidRPr="00AB3838">
          <w:rPr>
            <w:rStyle w:val="Hyperlink"/>
            <w:noProof/>
          </w:rPr>
          <w:t>3.7.</w:t>
        </w:r>
        <w:r>
          <w:rPr>
            <w:rFonts w:asciiTheme="minorHAnsi" w:eastAsiaTheme="minorEastAsia" w:hAnsiTheme="minorHAnsi"/>
            <w:noProof/>
            <w:sz w:val="24"/>
            <w:szCs w:val="24"/>
            <w:lang w:eastAsia="nl-NL"/>
          </w:rPr>
          <w:tab/>
        </w:r>
        <w:r w:rsidRPr="00AB3838">
          <w:rPr>
            <w:rStyle w:val="Hyperlink"/>
            <w:noProof/>
          </w:rPr>
          <w:t>Kabels en leidingen</w:t>
        </w:r>
        <w:r>
          <w:rPr>
            <w:noProof/>
            <w:webHidden/>
          </w:rPr>
          <w:tab/>
        </w:r>
        <w:r>
          <w:rPr>
            <w:noProof/>
            <w:webHidden/>
          </w:rPr>
          <w:fldChar w:fldCharType="begin"/>
        </w:r>
        <w:r>
          <w:rPr>
            <w:noProof/>
            <w:webHidden/>
          </w:rPr>
          <w:instrText xml:space="preserve"> PAGEREF _Toc212465464 \h </w:instrText>
        </w:r>
        <w:r>
          <w:rPr>
            <w:noProof/>
            <w:webHidden/>
          </w:rPr>
        </w:r>
        <w:r>
          <w:rPr>
            <w:noProof/>
            <w:webHidden/>
          </w:rPr>
          <w:fldChar w:fldCharType="separate"/>
        </w:r>
        <w:r>
          <w:rPr>
            <w:noProof/>
            <w:webHidden/>
          </w:rPr>
          <w:t>15</w:t>
        </w:r>
        <w:r>
          <w:rPr>
            <w:noProof/>
            <w:webHidden/>
          </w:rPr>
          <w:fldChar w:fldCharType="end"/>
        </w:r>
      </w:hyperlink>
    </w:p>
    <w:p w14:paraId="6E3F4E32" w14:textId="217F6D34" w:rsidR="00E77A20" w:rsidRDefault="00E77A20">
      <w:pPr>
        <w:pStyle w:val="Inhopg2"/>
        <w:rPr>
          <w:rFonts w:asciiTheme="minorHAnsi" w:eastAsiaTheme="minorEastAsia" w:hAnsiTheme="minorHAnsi"/>
          <w:noProof/>
          <w:sz w:val="24"/>
          <w:szCs w:val="24"/>
          <w:lang w:eastAsia="nl-NL"/>
        </w:rPr>
      </w:pPr>
      <w:hyperlink w:anchor="_Toc212465465" w:history="1">
        <w:r w:rsidRPr="00AB3838">
          <w:rPr>
            <w:rStyle w:val="Hyperlink"/>
            <w:noProof/>
          </w:rPr>
          <w:t>3.8.</w:t>
        </w:r>
        <w:r>
          <w:rPr>
            <w:rFonts w:asciiTheme="minorHAnsi" w:eastAsiaTheme="minorEastAsia" w:hAnsiTheme="minorHAnsi"/>
            <w:noProof/>
            <w:sz w:val="24"/>
            <w:szCs w:val="24"/>
            <w:lang w:eastAsia="nl-NL"/>
          </w:rPr>
          <w:tab/>
        </w:r>
        <w:r w:rsidRPr="00AB3838">
          <w:rPr>
            <w:rStyle w:val="Hyperlink"/>
            <w:noProof/>
          </w:rPr>
          <w:t>Grondwerkzaamheden</w:t>
        </w:r>
        <w:r>
          <w:rPr>
            <w:noProof/>
            <w:webHidden/>
          </w:rPr>
          <w:tab/>
        </w:r>
        <w:r>
          <w:rPr>
            <w:noProof/>
            <w:webHidden/>
          </w:rPr>
          <w:fldChar w:fldCharType="begin"/>
        </w:r>
        <w:r>
          <w:rPr>
            <w:noProof/>
            <w:webHidden/>
          </w:rPr>
          <w:instrText xml:space="preserve"> PAGEREF _Toc212465465 \h </w:instrText>
        </w:r>
        <w:r>
          <w:rPr>
            <w:noProof/>
            <w:webHidden/>
          </w:rPr>
        </w:r>
        <w:r>
          <w:rPr>
            <w:noProof/>
            <w:webHidden/>
          </w:rPr>
          <w:fldChar w:fldCharType="separate"/>
        </w:r>
        <w:r>
          <w:rPr>
            <w:noProof/>
            <w:webHidden/>
          </w:rPr>
          <w:t>15</w:t>
        </w:r>
        <w:r>
          <w:rPr>
            <w:noProof/>
            <w:webHidden/>
          </w:rPr>
          <w:fldChar w:fldCharType="end"/>
        </w:r>
      </w:hyperlink>
    </w:p>
    <w:p w14:paraId="0DA7B726" w14:textId="33CE3465" w:rsidR="00E77A20" w:rsidRDefault="00E77A20">
      <w:pPr>
        <w:pStyle w:val="Inhopg2"/>
        <w:rPr>
          <w:rFonts w:asciiTheme="minorHAnsi" w:eastAsiaTheme="minorEastAsia" w:hAnsiTheme="minorHAnsi"/>
          <w:noProof/>
          <w:sz w:val="24"/>
          <w:szCs w:val="24"/>
          <w:lang w:eastAsia="nl-NL"/>
        </w:rPr>
      </w:pPr>
      <w:hyperlink w:anchor="_Toc212465466" w:history="1">
        <w:r w:rsidRPr="00AB3838">
          <w:rPr>
            <w:rStyle w:val="Hyperlink"/>
            <w:noProof/>
          </w:rPr>
          <w:t>3.9.</w:t>
        </w:r>
        <w:r>
          <w:rPr>
            <w:rFonts w:asciiTheme="minorHAnsi" w:eastAsiaTheme="minorEastAsia" w:hAnsiTheme="minorHAnsi"/>
            <w:noProof/>
            <w:sz w:val="24"/>
            <w:szCs w:val="24"/>
            <w:lang w:eastAsia="nl-NL"/>
          </w:rPr>
          <w:tab/>
        </w:r>
        <w:r w:rsidRPr="00AB3838">
          <w:rPr>
            <w:rStyle w:val="Hyperlink"/>
            <w:noProof/>
          </w:rPr>
          <w:t>Hijswerkzaamheden</w:t>
        </w:r>
        <w:r>
          <w:rPr>
            <w:noProof/>
            <w:webHidden/>
          </w:rPr>
          <w:tab/>
        </w:r>
        <w:r>
          <w:rPr>
            <w:noProof/>
            <w:webHidden/>
          </w:rPr>
          <w:fldChar w:fldCharType="begin"/>
        </w:r>
        <w:r>
          <w:rPr>
            <w:noProof/>
            <w:webHidden/>
          </w:rPr>
          <w:instrText xml:space="preserve"> PAGEREF _Toc212465466 \h </w:instrText>
        </w:r>
        <w:r>
          <w:rPr>
            <w:noProof/>
            <w:webHidden/>
          </w:rPr>
        </w:r>
        <w:r>
          <w:rPr>
            <w:noProof/>
            <w:webHidden/>
          </w:rPr>
          <w:fldChar w:fldCharType="separate"/>
        </w:r>
        <w:r>
          <w:rPr>
            <w:noProof/>
            <w:webHidden/>
          </w:rPr>
          <w:t>16</w:t>
        </w:r>
        <w:r>
          <w:rPr>
            <w:noProof/>
            <w:webHidden/>
          </w:rPr>
          <w:fldChar w:fldCharType="end"/>
        </w:r>
      </w:hyperlink>
    </w:p>
    <w:p w14:paraId="7629DE54" w14:textId="4DAE993B" w:rsidR="00E77A20" w:rsidRDefault="00E77A20">
      <w:pPr>
        <w:pStyle w:val="Inhopg2"/>
        <w:tabs>
          <w:tab w:val="left" w:pos="1134"/>
        </w:tabs>
        <w:rPr>
          <w:rFonts w:asciiTheme="minorHAnsi" w:eastAsiaTheme="minorEastAsia" w:hAnsiTheme="minorHAnsi"/>
          <w:noProof/>
          <w:sz w:val="24"/>
          <w:szCs w:val="24"/>
          <w:lang w:eastAsia="nl-NL"/>
        </w:rPr>
      </w:pPr>
      <w:hyperlink w:anchor="_Toc212465467" w:history="1">
        <w:r w:rsidRPr="00AB3838">
          <w:rPr>
            <w:rStyle w:val="Hyperlink"/>
            <w:noProof/>
          </w:rPr>
          <w:t>3.10.</w:t>
        </w:r>
        <w:r>
          <w:rPr>
            <w:rFonts w:asciiTheme="minorHAnsi" w:eastAsiaTheme="minorEastAsia" w:hAnsiTheme="minorHAnsi"/>
            <w:noProof/>
            <w:sz w:val="24"/>
            <w:szCs w:val="24"/>
            <w:lang w:eastAsia="nl-NL"/>
          </w:rPr>
          <w:tab/>
        </w:r>
        <w:r w:rsidRPr="00AB3838">
          <w:rPr>
            <w:rStyle w:val="Hyperlink"/>
            <w:noProof/>
          </w:rPr>
          <w:t>Bestratingswerkzaamheden</w:t>
        </w:r>
        <w:r>
          <w:rPr>
            <w:noProof/>
            <w:webHidden/>
          </w:rPr>
          <w:tab/>
        </w:r>
        <w:r>
          <w:rPr>
            <w:noProof/>
            <w:webHidden/>
          </w:rPr>
          <w:fldChar w:fldCharType="begin"/>
        </w:r>
        <w:r>
          <w:rPr>
            <w:noProof/>
            <w:webHidden/>
          </w:rPr>
          <w:instrText xml:space="preserve"> PAGEREF _Toc212465467 \h </w:instrText>
        </w:r>
        <w:r>
          <w:rPr>
            <w:noProof/>
            <w:webHidden/>
          </w:rPr>
        </w:r>
        <w:r>
          <w:rPr>
            <w:noProof/>
            <w:webHidden/>
          </w:rPr>
          <w:fldChar w:fldCharType="separate"/>
        </w:r>
        <w:r>
          <w:rPr>
            <w:noProof/>
            <w:webHidden/>
          </w:rPr>
          <w:t>17</w:t>
        </w:r>
        <w:r>
          <w:rPr>
            <w:noProof/>
            <w:webHidden/>
          </w:rPr>
          <w:fldChar w:fldCharType="end"/>
        </w:r>
      </w:hyperlink>
    </w:p>
    <w:p w14:paraId="3F433F31" w14:textId="346F7271" w:rsidR="00E77A20" w:rsidRDefault="00E77A20">
      <w:pPr>
        <w:pStyle w:val="Inhopg2"/>
        <w:tabs>
          <w:tab w:val="left" w:pos="1134"/>
        </w:tabs>
        <w:rPr>
          <w:rFonts w:asciiTheme="minorHAnsi" w:eastAsiaTheme="minorEastAsia" w:hAnsiTheme="minorHAnsi"/>
          <w:noProof/>
          <w:sz w:val="24"/>
          <w:szCs w:val="24"/>
          <w:lang w:eastAsia="nl-NL"/>
        </w:rPr>
      </w:pPr>
      <w:hyperlink w:anchor="_Toc212465468" w:history="1">
        <w:r w:rsidRPr="00AB3838">
          <w:rPr>
            <w:rStyle w:val="Hyperlink"/>
            <w:noProof/>
          </w:rPr>
          <w:t>3.11.</w:t>
        </w:r>
        <w:r>
          <w:rPr>
            <w:rFonts w:asciiTheme="minorHAnsi" w:eastAsiaTheme="minorEastAsia" w:hAnsiTheme="minorHAnsi"/>
            <w:noProof/>
            <w:sz w:val="24"/>
            <w:szCs w:val="24"/>
            <w:lang w:eastAsia="nl-NL"/>
          </w:rPr>
          <w:tab/>
        </w:r>
        <w:r w:rsidRPr="00AB3838">
          <w:rPr>
            <w:rStyle w:val="Hyperlink"/>
            <w:noProof/>
          </w:rPr>
          <w:t>Blootstelling aan gevaarlijke stoffen</w:t>
        </w:r>
        <w:r>
          <w:rPr>
            <w:noProof/>
            <w:webHidden/>
          </w:rPr>
          <w:tab/>
        </w:r>
        <w:r>
          <w:rPr>
            <w:noProof/>
            <w:webHidden/>
          </w:rPr>
          <w:fldChar w:fldCharType="begin"/>
        </w:r>
        <w:r>
          <w:rPr>
            <w:noProof/>
            <w:webHidden/>
          </w:rPr>
          <w:instrText xml:space="preserve"> PAGEREF _Toc212465468 \h </w:instrText>
        </w:r>
        <w:r>
          <w:rPr>
            <w:noProof/>
            <w:webHidden/>
          </w:rPr>
        </w:r>
        <w:r>
          <w:rPr>
            <w:noProof/>
            <w:webHidden/>
          </w:rPr>
          <w:fldChar w:fldCharType="separate"/>
        </w:r>
        <w:r>
          <w:rPr>
            <w:noProof/>
            <w:webHidden/>
          </w:rPr>
          <w:t>17</w:t>
        </w:r>
        <w:r>
          <w:rPr>
            <w:noProof/>
            <w:webHidden/>
          </w:rPr>
          <w:fldChar w:fldCharType="end"/>
        </w:r>
      </w:hyperlink>
    </w:p>
    <w:p w14:paraId="11DC0C40" w14:textId="5FB49982" w:rsidR="00E77A20" w:rsidRDefault="00E77A20">
      <w:pPr>
        <w:pStyle w:val="Inhopg2"/>
        <w:tabs>
          <w:tab w:val="left" w:pos="1134"/>
        </w:tabs>
        <w:rPr>
          <w:rFonts w:asciiTheme="minorHAnsi" w:eastAsiaTheme="minorEastAsia" w:hAnsiTheme="minorHAnsi"/>
          <w:noProof/>
          <w:sz w:val="24"/>
          <w:szCs w:val="24"/>
          <w:lang w:eastAsia="nl-NL"/>
        </w:rPr>
      </w:pPr>
      <w:hyperlink w:anchor="_Toc212465469" w:history="1">
        <w:r w:rsidRPr="00AB3838">
          <w:rPr>
            <w:rStyle w:val="Hyperlink"/>
            <w:noProof/>
          </w:rPr>
          <w:t>3.12.</w:t>
        </w:r>
        <w:r>
          <w:rPr>
            <w:rFonts w:asciiTheme="minorHAnsi" w:eastAsiaTheme="minorEastAsia" w:hAnsiTheme="minorHAnsi"/>
            <w:noProof/>
            <w:sz w:val="24"/>
            <w:szCs w:val="24"/>
            <w:lang w:eastAsia="nl-NL"/>
          </w:rPr>
          <w:tab/>
        </w:r>
        <w:r w:rsidRPr="00AB3838">
          <w:rPr>
            <w:rStyle w:val="Hyperlink"/>
            <w:noProof/>
          </w:rPr>
          <w:t>Klimaat</w:t>
        </w:r>
        <w:r>
          <w:rPr>
            <w:noProof/>
            <w:webHidden/>
          </w:rPr>
          <w:tab/>
        </w:r>
        <w:r>
          <w:rPr>
            <w:noProof/>
            <w:webHidden/>
          </w:rPr>
          <w:fldChar w:fldCharType="begin"/>
        </w:r>
        <w:r>
          <w:rPr>
            <w:noProof/>
            <w:webHidden/>
          </w:rPr>
          <w:instrText xml:space="preserve"> PAGEREF _Toc212465469 \h </w:instrText>
        </w:r>
        <w:r>
          <w:rPr>
            <w:noProof/>
            <w:webHidden/>
          </w:rPr>
        </w:r>
        <w:r>
          <w:rPr>
            <w:noProof/>
            <w:webHidden/>
          </w:rPr>
          <w:fldChar w:fldCharType="separate"/>
        </w:r>
        <w:r>
          <w:rPr>
            <w:noProof/>
            <w:webHidden/>
          </w:rPr>
          <w:t>17</w:t>
        </w:r>
        <w:r>
          <w:rPr>
            <w:noProof/>
            <w:webHidden/>
          </w:rPr>
          <w:fldChar w:fldCharType="end"/>
        </w:r>
      </w:hyperlink>
    </w:p>
    <w:p w14:paraId="41CEB7BC" w14:textId="67A84C3F" w:rsidR="00E77A20" w:rsidRDefault="00E77A20">
      <w:pPr>
        <w:pStyle w:val="Inhopg2"/>
        <w:tabs>
          <w:tab w:val="left" w:pos="1134"/>
        </w:tabs>
        <w:rPr>
          <w:rFonts w:asciiTheme="minorHAnsi" w:eastAsiaTheme="minorEastAsia" w:hAnsiTheme="minorHAnsi"/>
          <w:noProof/>
          <w:sz w:val="24"/>
          <w:szCs w:val="24"/>
          <w:lang w:eastAsia="nl-NL"/>
        </w:rPr>
      </w:pPr>
      <w:hyperlink w:anchor="_Toc212465470" w:history="1">
        <w:r w:rsidRPr="00AB3838">
          <w:rPr>
            <w:rStyle w:val="Hyperlink"/>
            <w:noProof/>
          </w:rPr>
          <w:t>3.13.</w:t>
        </w:r>
        <w:r>
          <w:rPr>
            <w:rFonts w:asciiTheme="minorHAnsi" w:eastAsiaTheme="minorEastAsia" w:hAnsiTheme="minorHAnsi"/>
            <w:noProof/>
            <w:sz w:val="24"/>
            <w:szCs w:val="24"/>
            <w:lang w:eastAsia="nl-NL"/>
          </w:rPr>
          <w:tab/>
        </w:r>
        <w:r w:rsidRPr="00AB3838">
          <w:rPr>
            <w:rStyle w:val="Hyperlink"/>
            <w:noProof/>
          </w:rPr>
          <w:t>Toetsing Veiligheids- en Gezondheidsgevaren door deskundige</w:t>
        </w:r>
        <w:r>
          <w:rPr>
            <w:noProof/>
            <w:webHidden/>
          </w:rPr>
          <w:tab/>
        </w:r>
        <w:r>
          <w:rPr>
            <w:noProof/>
            <w:webHidden/>
          </w:rPr>
          <w:fldChar w:fldCharType="begin"/>
        </w:r>
        <w:r>
          <w:rPr>
            <w:noProof/>
            <w:webHidden/>
          </w:rPr>
          <w:instrText xml:space="preserve"> PAGEREF _Toc212465470 \h </w:instrText>
        </w:r>
        <w:r>
          <w:rPr>
            <w:noProof/>
            <w:webHidden/>
          </w:rPr>
        </w:r>
        <w:r>
          <w:rPr>
            <w:noProof/>
            <w:webHidden/>
          </w:rPr>
          <w:fldChar w:fldCharType="separate"/>
        </w:r>
        <w:r>
          <w:rPr>
            <w:noProof/>
            <w:webHidden/>
          </w:rPr>
          <w:t>17</w:t>
        </w:r>
        <w:r>
          <w:rPr>
            <w:noProof/>
            <w:webHidden/>
          </w:rPr>
          <w:fldChar w:fldCharType="end"/>
        </w:r>
      </w:hyperlink>
    </w:p>
    <w:p w14:paraId="326B81E3" w14:textId="193816D7" w:rsidR="00E77A20" w:rsidRDefault="00E77A20">
      <w:pPr>
        <w:pStyle w:val="Inhopg1"/>
        <w:rPr>
          <w:b w:val="0"/>
          <w:noProof/>
          <w:sz w:val="24"/>
          <w:lang w:eastAsia="nl-NL"/>
        </w:rPr>
      </w:pPr>
      <w:hyperlink w:anchor="_Toc212465471" w:history="1">
        <w:r w:rsidRPr="00AB3838">
          <w:rPr>
            <w:rStyle w:val="Hyperlink"/>
            <w:noProof/>
          </w:rPr>
          <w:t>4.</w:t>
        </w:r>
        <w:r>
          <w:rPr>
            <w:b w:val="0"/>
            <w:noProof/>
            <w:sz w:val="24"/>
            <w:lang w:eastAsia="nl-NL"/>
          </w:rPr>
          <w:tab/>
        </w:r>
        <w:r w:rsidRPr="00AB3838">
          <w:rPr>
            <w:rStyle w:val="Hyperlink"/>
            <w:noProof/>
          </w:rPr>
          <w:t>Organisatie op de bouwplaats</w:t>
        </w:r>
        <w:r>
          <w:rPr>
            <w:noProof/>
            <w:webHidden/>
          </w:rPr>
          <w:tab/>
        </w:r>
        <w:r>
          <w:rPr>
            <w:noProof/>
            <w:webHidden/>
          </w:rPr>
          <w:fldChar w:fldCharType="begin"/>
        </w:r>
        <w:r>
          <w:rPr>
            <w:noProof/>
            <w:webHidden/>
          </w:rPr>
          <w:instrText xml:space="preserve"> PAGEREF _Toc212465471 \h </w:instrText>
        </w:r>
        <w:r>
          <w:rPr>
            <w:noProof/>
            <w:webHidden/>
          </w:rPr>
        </w:r>
        <w:r>
          <w:rPr>
            <w:noProof/>
            <w:webHidden/>
          </w:rPr>
          <w:fldChar w:fldCharType="separate"/>
        </w:r>
        <w:r>
          <w:rPr>
            <w:noProof/>
            <w:webHidden/>
          </w:rPr>
          <w:t>18</w:t>
        </w:r>
        <w:r>
          <w:rPr>
            <w:noProof/>
            <w:webHidden/>
          </w:rPr>
          <w:fldChar w:fldCharType="end"/>
        </w:r>
      </w:hyperlink>
    </w:p>
    <w:p w14:paraId="6162AC17" w14:textId="44A66A6A" w:rsidR="00E77A20" w:rsidRDefault="00E77A20">
      <w:pPr>
        <w:pStyle w:val="Inhopg2"/>
        <w:rPr>
          <w:rFonts w:asciiTheme="minorHAnsi" w:eastAsiaTheme="minorEastAsia" w:hAnsiTheme="minorHAnsi"/>
          <w:noProof/>
          <w:sz w:val="24"/>
          <w:szCs w:val="24"/>
          <w:lang w:eastAsia="nl-NL"/>
        </w:rPr>
      </w:pPr>
      <w:hyperlink w:anchor="_Toc212465472" w:history="1">
        <w:r w:rsidRPr="00AB3838">
          <w:rPr>
            <w:rStyle w:val="Hyperlink"/>
            <w:noProof/>
          </w:rPr>
          <w:t>4.1.</w:t>
        </w:r>
        <w:r>
          <w:rPr>
            <w:rFonts w:asciiTheme="minorHAnsi" w:eastAsiaTheme="minorEastAsia" w:hAnsiTheme="minorHAnsi"/>
            <w:noProof/>
            <w:sz w:val="24"/>
            <w:szCs w:val="24"/>
            <w:lang w:eastAsia="nl-NL"/>
          </w:rPr>
          <w:tab/>
        </w:r>
        <w:r w:rsidRPr="00AB3838">
          <w:rPr>
            <w:rStyle w:val="Hyperlink"/>
            <w:noProof/>
          </w:rPr>
          <w:t>Samenwerking tussen de werkgevers</w:t>
        </w:r>
        <w:r>
          <w:rPr>
            <w:noProof/>
            <w:webHidden/>
          </w:rPr>
          <w:tab/>
        </w:r>
        <w:r>
          <w:rPr>
            <w:noProof/>
            <w:webHidden/>
          </w:rPr>
          <w:fldChar w:fldCharType="begin"/>
        </w:r>
        <w:r>
          <w:rPr>
            <w:noProof/>
            <w:webHidden/>
          </w:rPr>
          <w:instrText xml:space="preserve"> PAGEREF _Toc212465472 \h </w:instrText>
        </w:r>
        <w:r>
          <w:rPr>
            <w:noProof/>
            <w:webHidden/>
          </w:rPr>
        </w:r>
        <w:r>
          <w:rPr>
            <w:noProof/>
            <w:webHidden/>
          </w:rPr>
          <w:fldChar w:fldCharType="separate"/>
        </w:r>
        <w:r>
          <w:rPr>
            <w:noProof/>
            <w:webHidden/>
          </w:rPr>
          <w:t>18</w:t>
        </w:r>
        <w:r>
          <w:rPr>
            <w:noProof/>
            <w:webHidden/>
          </w:rPr>
          <w:fldChar w:fldCharType="end"/>
        </w:r>
      </w:hyperlink>
    </w:p>
    <w:p w14:paraId="2170EB43" w14:textId="0F72241F" w:rsidR="00E77A20" w:rsidRDefault="00E77A20">
      <w:pPr>
        <w:pStyle w:val="Inhopg2"/>
        <w:rPr>
          <w:rFonts w:asciiTheme="minorHAnsi" w:eastAsiaTheme="minorEastAsia" w:hAnsiTheme="minorHAnsi"/>
          <w:noProof/>
          <w:sz w:val="24"/>
          <w:szCs w:val="24"/>
          <w:lang w:eastAsia="nl-NL"/>
        </w:rPr>
      </w:pPr>
      <w:hyperlink w:anchor="_Toc212465473" w:history="1">
        <w:r w:rsidRPr="00AB3838">
          <w:rPr>
            <w:rStyle w:val="Hyperlink"/>
            <w:noProof/>
          </w:rPr>
          <w:t>4.2.</w:t>
        </w:r>
        <w:r>
          <w:rPr>
            <w:rFonts w:asciiTheme="minorHAnsi" w:eastAsiaTheme="minorEastAsia" w:hAnsiTheme="minorHAnsi"/>
            <w:noProof/>
            <w:sz w:val="24"/>
            <w:szCs w:val="24"/>
            <w:lang w:eastAsia="nl-NL"/>
          </w:rPr>
          <w:tab/>
        </w:r>
        <w:r w:rsidRPr="00AB3838">
          <w:rPr>
            <w:rStyle w:val="Hyperlink"/>
            <w:noProof/>
          </w:rPr>
          <w:t>Bijlagen bij het veiligheids- en gezondheidsplan</w:t>
        </w:r>
        <w:r>
          <w:rPr>
            <w:noProof/>
            <w:webHidden/>
          </w:rPr>
          <w:tab/>
        </w:r>
        <w:r>
          <w:rPr>
            <w:noProof/>
            <w:webHidden/>
          </w:rPr>
          <w:fldChar w:fldCharType="begin"/>
        </w:r>
        <w:r>
          <w:rPr>
            <w:noProof/>
            <w:webHidden/>
          </w:rPr>
          <w:instrText xml:space="preserve"> PAGEREF _Toc212465473 \h </w:instrText>
        </w:r>
        <w:r>
          <w:rPr>
            <w:noProof/>
            <w:webHidden/>
          </w:rPr>
        </w:r>
        <w:r>
          <w:rPr>
            <w:noProof/>
            <w:webHidden/>
          </w:rPr>
          <w:fldChar w:fldCharType="separate"/>
        </w:r>
        <w:r>
          <w:rPr>
            <w:noProof/>
            <w:webHidden/>
          </w:rPr>
          <w:t>18</w:t>
        </w:r>
        <w:r>
          <w:rPr>
            <w:noProof/>
            <w:webHidden/>
          </w:rPr>
          <w:fldChar w:fldCharType="end"/>
        </w:r>
      </w:hyperlink>
    </w:p>
    <w:p w14:paraId="459F1B1A" w14:textId="03FE3B51" w:rsidR="00F12B66" w:rsidRPr="003953AC" w:rsidRDefault="00D902BA">
      <w:r w:rsidRPr="003953AC">
        <w:rPr>
          <w:rFonts w:asciiTheme="minorHAnsi" w:eastAsiaTheme="minorEastAsia" w:hAnsiTheme="minorHAnsi"/>
          <w:szCs w:val="24"/>
        </w:rPr>
        <w:fldChar w:fldCharType="end"/>
      </w:r>
      <w:r w:rsidR="00F12B66" w:rsidRPr="003953AC">
        <w:br w:type="page"/>
      </w:r>
    </w:p>
    <w:p w14:paraId="03DF8B71" w14:textId="77777777" w:rsidR="00CF5B91" w:rsidRPr="003953AC" w:rsidRDefault="00824360" w:rsidP="00824360">
      <w:pPr>
        <w:pStyle w:val="Kop1"/>
        <w:numPr>
          <w:ilvl w:val="0"/>
          <w:numId w:val="0"/>
        </w:numPr>
      </w:pPr>
      <w:bookmarkStart w:id="2" w:name="_Toc212465443"/>
      <w:r w:rsidRPr="003953AC">
        <w:lastRenderedPageBreak/>
        <w:t>Inleiding</w:t>
      </w:r>
      <w:bookmarkEnd w:id="2"/>
    </w:p>
    <w:p w14:paraId="31F51D1B" w14:textId="77777777" w:rsidR="00824360" w:rsidRPr="003953AC" w:rsidRDefault="00824360" w:rsidP="00824360">
      <w:r w:rsidRPr="003953AC">
        <w:t>Het doel van dit V&amp;G-plan is medewerkers op het project te informeren over belangrijke feiten betreffende veiligheid, gezondheid en de relevante project en locatiegegevens.</w:t>
      </w:r>
    </w:p>
    <w:p w14:paraId="236A7159" w14:textId="77777777" w:rsidR="00824360" w:rsidRPr="003953AC" w:rsidRDefault="00824360" w:rsidP="00824360"/>
    <w:p w14:paraId="458B2352" w14:textId="77777777" w:rsidR="00824360" w:rsidRPr="003953AC" w:rsidRDefault="00824360" w:rsidP="00824360">
      <w:r w:rsidRPr="003953AC">
        <w:t>Op basis van de uit te voeren werkzaamheden en de omstandigheden op en rond het werk worden de relevante risico’s met betrekking tot de uitvoering geïnventariseerd. Tevens worden de daarbij behorende maatregelen ter voorkoming van of vermindering van de risico’s aangegeven.</w:t>
      </w:r>
    </w:p>
    <w:p w14:paraId="05D6DF47" w14:textId="77777777" w:rsidR="00824360" w:rsidRPr="003953AC" w:rsidRDefault="00824360" w:rsidP="00824360"/>
    <w:p w14:paraId="1F405C25" w14:textId="77777777" w:rsidR="00824360" w:rsidRPr="003953AC" w:rsidRDefault="00824360" w:rsidP="00824360">
      <w:r w:rsidRPr="003953AC">
        <w:t>Op basis van het V&amp;G-plan ontwerpfase en het uitvoeringsplan zal de aannemer een V&amp;G-plan uitvoeringsfase uitwerken en dit ter goedkeuring voorleggen aan de directie.</w:t>
      </w:r>
    </w:p>
    <w:p w14:paraId="031BB782" w14:textId="77777777" w:rsidR="00824360" w:rsidRPr="003953AC" w:rsidRDefault="00824360" w:rsidP="00824360">
      <w:r w:rsidRPr="003953AC">
        <w:t>Onderaannemers dienen, naast de op te volgen algemeen geldende ARBO-eisen en voorschriften, bij de te nemen veiligheidsmaatregelen rekening te houden met de risico’s zoals in dit plan vermeld.</w:t>
      </w:r>
    </w:p>
    <w:p w14:paraId="595BB551" w14:textId="77777777" w:rsidR="00824360" w:rsidRPr="003953AC" w:rsidRDefault="00824360" w:rsidP="00824360"/>
    <w:p w14:paraId="2E47BC05" w14:textId="77777777" w:rsidR="00824360" w:rsidRPr="003953AC" w:rsidRDefault="00824360" w:rsidP="00824360">
      <w:r w:rsidRPr="003953AC">
        <w:t>Het V&amp;G-plan is een dynamisch document, waarvan de opstelling, detaillering en actualisering een in de tijd voortschrijdend proces is. Het is van belang dat in ieder geval voor aanvang van de betreffende werkzaamheden in de uitvoeringsfase een analyse op veiligheids- en gezondheidsrisico’s voor die werkzaamheden en daarmee samenhangende of samenvallende overige werkzaamheden heeft plaats gevonden. De resultaten daarvan inclusief de te treffen maatregelen zijn in dit plan vastgelegd.</w:t>
      </w:r>
    </w:p>
    <w:p w14:paraId="1104E343" w14:textId="77777777" w:rsidR="00824360" w:rsidRPr="003953AC" w:rsidRDefault="00824360" w:rsidP="00824360"/>
    <w:p w14:paraId="038F33D8" w14:textId="77777777" w:rsidR="00824360" w:rsidRPr="003953AC" w:rsidRDefault="00824360" w:rsidP="00824360">
      <w:r w:rsidRPr="003953AC">
        <w:t>In het V&amp;G-plan moet rekening worden gehouden met de belangen van de opdrachtgever, opdrachtnemer (aannemer en onderaannemer) als wel derden (voetgangers, fietsers, automobilisten, enz.)</w:t>
      </w:r>
    </w:p>
    <w:p w14:paraId="27C4A948" w14:textId="77777777" w:rsidR="00824360" w:rsidRPr="003953AC" w:rsidRDefault="00824360" w:rsidP="00824360"/>
    <w:p w14:paraId="3E9EF165" w14:textId="77777777" w:rsidR="00824360" w:rsidRPr="003953AC" w:rsidRDefault="00824360" w:rsidP="00824360">
      <w:r w:rsidRPr="003953AC">
        <w:t>Dit V&amp;G-plan is opgesteld volgens paragraaf 01.19 van de Standaard RAW bepalingen 2020 en het Arbobesluit.</w:t>
      </w:r>
    </w:p>
    <w:p w14:paraId="729F790B" w14:textId="77777777" w:rsidR="00824360" w:rsidRPr="003953AC" w:rsidRDefault="00824360" w:rsidP="00824360"/>
    <w:p w14:paraId="6AF39487" w14:textId="77777777" w:rsidR="00824360" w:rsidRPr="003953AC" w:rsidRDefault="00824360" w:rsidP="00824360">
      <w:r w:rsidRPr="003953AC">
        <w:t>Bekijken of dit uitgebreid moet worden met “leeswijzer”</w:t>
      </w:r>
    </w:p>
    <w:p w14:paraId="1D95F0DD" w14:textId="77777777" w:rsidR="00824360" w:rsidRPr="003953AC" w:rsidRDefault="00824360">
      <w:pPr>
        <w:rPr>
          <w:b/>
          <w:color w:val="000000" w:themeColor="text1"/>
          <w:sz w:val="22"/>
        </w:rPr>
      </w:pPr>
      <w:r w:rsidRPr="003953AC">
        <w:br w:type="page"/>
      </w:r>
    </w:p>
    <w:p w14:paraId="1C45FE77" w14:textId="77777777" w:rsidR="00824360" w:rsidRPr="003953AC" w:rsidRDefault="00824360" w:rsidP="00824360">
      <w:pPr>
        <w:pStyle w:val="Kop1"/>
      </w:pPr>
      <w:bookmarkStart w:id="3" w:name="_Toc448303348"/>
      <w:bookmarkStart w:id="4" w:name="_Toc176174714"/>
      <w:bookmarkStart w:id="5" w:name="_Toc212465444"/>
      <w:r w:rsidRPr="003953AC">
        <w:lastRenderedPageBreak/>
        <w:t>Omschrijving van het bouwwerk</w:t>
      </w:r>
      <w:bookmarkEnd w:id="3"/>
      <w:bookmarkEnd w:id="4"/>
      <w:bookmarkEnd w:id="5"/>
    </w:p>
    <w:p w14:paraId="443FED34" w14:textId="77777777" w:rsidR="00824360" w:rsidRPr="003953AC" w:rsidRDefault="00824360" w:rsidP="00824360">
      <w:pPr>
        <w:pStyle w:val="Kop2"/>
        <w:rPr>
          <w:szCs w:val="16"/>
        </w:rPr>
      </w:pPr>
      <w:bookmarkStart w:id="6" w:name="_Toc448303349"/>
      <w:bookmarkStart w:id="7" w:name="_Toc176174715"/>
      <w:bookmarkStart w:id="8" w:name="_Toc212465445"/>
      <w:r w:rsidRPr="003953AC">
        <w:t>Het (bouw)werk bestaat uit het uitvoeren van:</w:t>
      </w:r>
      <w:bookmarkEnd w:id="6"/>
      <w:bookmarkEnd w:id="7"/>
      <w:bookmarkEnd w:id="8"/>
    </w:p>
    <w:p w14:paraId="637BB2CA" w14:textId="17769A04" w:rsidR="00824360" w:rsidRPr="003953AC" w:rsidRDefault="00824360" w:rsidP="00824360">
      <w:r w:rsidRPr="003953AC">
        <w:t>Het uit te voeren werk bestaat uit het uitvoeren van diverse werkzaamheden ten behoeve van het project ‘</w:t>
      </w:r>
      <w:r w:rsidR="00CD314C" w:rsidRPr="00CD314C">
        <w:t>Raamovereenkomst onderhoud asfaltverhardingen’</w:t>
      </w:r>
      <w:r w:rsidRPr="003953AC">
        <w:t xml:space="preserve">. </w:t>
      </w:r>
    </w:p>
    <w:p w14:paraId="1B86D37D" w14:textId="77777777" w:rsidR="00824360" w:rsidRPr="003953AC" w:rsidRDefault="00824360" w:rsidP="00824360">
      <w:r w:rsidRPr="003953AC">
        <w:t xml:space="preserve">Het werk bestaat in hoofdzaak uit: </w:t>
      </w:r>
    </w:p>
    <w:p w14:paraId="1E6C2FAA" w14:textId="3EB8543F" w:rsidR="00824360" w:rsidRPr="003953AC" w:rsidRDefault="00824360" w:rsidP="00824360">
      <w:pPr>
        <w:pStyle w:val="Kop2"/>
      </w:pPr>
      <w:bookmarkStart w:id="9" w:name="_Toc212465446"/>
      <w:bookmarkStart w:id="10" w:name="_Toc176174716"/>
      <w:r w:rsidRPr="003953AC">
        <w:t>Algemene beschrijving</w:t>
      </w:r>
      <w:bookmarkEnd w:id="9"/>
      <w:r w:rsidRPr="003953AC">
        <w:t xml:space="preserve"> </w:t>
      </w:r>
      <w:bookmarkEnd w:id="10"/>
    </w:p>
    <w:p w14:paraId="17D2190F" w14:textId="24DACB39" w:rsidR="00824360" w:rsidRDefault="00824360" w:rsidP="00C138E0">
      <w:pPr>
        <w:pStyle w:val="Geenafstand"/>
        <w:numPr>
          <w:ilvl w:val="0"/>
          <w:numId w:val="6"/>
        </w:numPr>
        <w:spacing w:line="240" w:lineRule="auto"/>
        <w:contextualSpacing/>
        <w:rPr>
          <w:rFonts w:eastAsia="ArialMT"/>
          <w:lang w:val="nl-NL"/>
        </w:rPr>
      </w:pPr>
      <w:r w:rsidRPr="00CD314C">
        <w:rPr>
          <w:rFonts w:eastAsia="ArialMT"/>
          <w:lang w:val="nl-NL"/>
        </w:rPr>
        <w:t>H</w:t>
      </w:r>
      <w:r w:rsidR="00C138E0">
        <w:rPr>
          <w:rFonts w:eastAsia="ArialMT"/>
          <w:lang w:val="nl-NL"/>
        </w:rPr>
        <w:t>erstellen van scheuren</w:t>
      </w:r>
      <w:r w:rsidRPr="00CD314C">
        <w:rPr>
          <w:rFonts w:eastAsia="ArialMT"/>
          <w:lang w:val="nl-NL"/>
        </w:rPr>
        <w:t>;</w:t>
      </w:r>
    </w:p>
    <w:p w14:paraId="406079BC" w14:textId="031641DB"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Repareren van schades;</w:t>
      </w:r>
    </w:p>
    <w:p w14:paraId="0A5C2F90" w14:textId="4FF1B242"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Vervangen van deklagen;</w:t>
      </w:r>
    </w:p>
    <w:p w14:paraId="5797187B" w14:textId="5C7E122E"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Vervangen van asfaltconstructies;</w:t>
      </w:r>
    </w:p>
    <w:p w14:paraId="038B0F93" w14:textId="7FBFF914"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Vervangen van funderingsconstructies;</w:t>
      </w:r>
    </w:p>
    <w:p w14:paraId="37E25B0B" w14:textId="27F1B8B8"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Herstellen en vervangen van kantopsluitingen;</w:t>
      </w:r>
    </w:p>
    <w:p w14:paraId="107A6208" w14:textId="2DEE5208"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Herstellen en vervangen van kolken;</w:t>
      </w:r>
    </w:p>
    <w:p w14:paraId="32F6CE9D" w14:textId="2E49532B"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Verwijderen en aanbrengen van markeringen;</w:t>
      </w:r>
    </w:p>
    <w:p w14:paraId="216319CE" w14:textId="406CBBB4" w:rsidR="00C138E0" w:rsidRDefault="00C138E0" w:rsidP="00C138E0">
      <w:pPr>
        <w:pStyle w:val="Geenafstand"/>
        <w:numPr>
          <w:ilvl w:val="0"/>
          <w:numId w:val="6"/>
        </w:numPr>
        <w:spacing w:line="240" w:lineRule="auto"/>
        <w:contextualSpacing/>
        <w:rPr>
          <w:rFonts w:eastAsia="ArialMT"/>
          <w:lang w:val="nl-NL"/>
        </w:rPr>
      </w:pPr>
      <w:r>
        <w:rPr>
          <w:rFonts w:eastAsia="ArialMT"/>
          <w:lang w:val="nl-NL"/>
        </w:rPr>
        <w:t>Uitvoeren van verhardingsonderzoeken;</w:t>
      </w:r>
    </w:p>
    <w:p w14:paraId="30DD5B6D" w14:textId="4AAE8020" w:rsidR="00C138E0" w:rsidRPr="00CD314C" w:rsidRDefault="00C138E0" w:rsidP="00C138E0">
      <w:pPr>
        <w:pStyle w:val="Geenafstand"/>
        <w:numPr>
          <w:ilvl w:val="0"/>
          <w:numId w:val="6"/>
        </w:numPr>
        <w:spacing w:line="240" w:lineRule="auto"/>
        <w:contextualSpacing/>
        <w:rPr>
          <w:rFonts w:eastAsia="ArialMT"/>
          <w:lang w:val="nl-NL"/>
        </w:rPr>
      </w:pPr>
      <w:r>
        <w:rPr>
          <w:rFonts w:eastAsia="ArialMT"/>
          <w:lang w:val="nl-NL"/>
        </w:rPr>
        <w:t>Toepassen van verkeersmaatregelen;</w:t>
      </w:r>
    </w:p>
    <w:p w14:paraId="72181B8E" w14:textId="77777777" w:rsidR="00824360" w:rsidRPr="00CD314C" w:rsidRDefault="00824360" w:rsidP="002D6BCB">
      <w:pPr>
        <w:pStyle w:val="Geenafstand"/>
        <w:numPr>
          <w:ilvl w:val="0"/>
          <w:numId w:val="6"/>
        </w:numPr>
        <w:spacing w:line="240" w:lineRule="auto"/>
        <w:contextualSpacing/>
        <w:rPr>
          <w:rFonts w:eastAsia="ArialMT"/>
          <w:lang w:val="nl-NL"/>
        </w:rPr>
      </w:pPr>
      <w:r w:rsidRPr="00CD314C">
        <w:rPr>
          <w:rFonts w:eastAsia="ArialMT"/>
          <w:lang w:val="nl-NL"/>
        </w:rPr>
        <w:t>Bijkomende werkzaamheden.</w:t>
      </w:r>
    </w:p>
    <w:p w14:paraId="21E5FEE3" w14:textId="77777777" w:rsidR="00824360" w:rsidRPr="003953AC" w:rsidRDefault="00824360" w:rsidP="00824360">
      <w:pPr>
        <w:pStyle w:val="Kop2"/>
      </w:pPr>
      <w:bookmarkStart w:id="11" w:name="_Toc176174717"/>
      <w:bookmarkStart w:id="12" w:name="_Toc212465447"/>
      <w:r w:rsidRPr="003953AC">
        <w:t>Adres/ligging van de bouwlocatie:</w:t>
      </w:r>
      <w:bookmarkEnd w:id="11"/>
      <w:bookmarkEnd w:id="12"/>
    </w:p>
    <w:p w14:paraId="65DF8CDC" w14:textId="1FD453EA" w:rsidR="00824360" w:rsidRPr="003953AC" w:rsidRDefault="00824360" w:rsidP="00C138E0">
      <w:bookmarkStart w:id="13" w:name="_Toc448303351"/>
      <w:r w:rsidRPr="003953AC">
        <w:rPr>
          <w:rFonts w:eastAsia="ArialMT"/>
        </w:rPr>
        <w:t xml:space="preserve">Het uit te voeren werk </w:t>
      </w:r>
      <w:bookmarkStart w:id="14" w:name="_Hlk33096545"/>
      <w:r w:rsidR="00C138E0">
        <w:rPr>
          <w:rFonts w:eastAsia="ArialMT"/>
        </w:rPr>
        <w:t xml:space="preserve">is gelegen binnen en buiten de bebouwde kom van de diverse kernen van de gemeente Westland. </w:t>
      </w:r>
    </w:p>
    <w:p w14:paraId="4C2BD0E7" w14:textId="77777777" w:rsidR="00824360" w:rsidRPr="003953AC" w:rsidRDefault="00824360" w:rsidP="00824360">
      <w:pPr>
        <w:ind w:left="1080"/>
        <w:rPr>
          <w:rFonts w:eastAsia="ArialMT"/>
        </w:rPr>
      </w:pPr>
    </w:p>
    <w:bookmarkEnd w:id="14"/>
    <w:p w14:paraId="47FA06DC" w14:textId="55C69991" w:rsidR="00824360" w:rsidRPr="003953AC" w:rsidRDefault="00C138E0" w:rsidP="00824360">
      <w:pPr>
        <w:ind w:left="360"/>
        <w:rPr>
          <w:rFonts w:eastAsia="ArialMT"/>
        </w:rPr>
      </w:pPr>
      <w:r w:rsidRPr="00C138E0">
        <w:rPr>
          <w:rFonts w:eastAsia="ArialMT"/>
          <w:noProof/>
        </w:rPr>
        <w:drawing>
          <wp:inline distT="0" distB="0" distL="0" distR="0" wp14:anchorId="3EFE33B5" wp14:editId="6E32AC7D">
            <wp:extent cx="4552950" cy="3884232"/>
            <wp:effectExtent l="0" t="0" r="0" b="2540"/>
            <wp:docPr id="509769088" name="Afbeelding 1" descr="Afbeelding met kaart, tekst, 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769088" name="Afbeelding 1" descr="Afbeelding met kaart, tekst, atlas"/>
                    <pic:cNvPicPr/>
                  </pic:nvPicPr>
                  <pic:blipFill>
                    <a:blip r:embed="rId25"/>
                    <a:stretch>
                      <a:fillRect/>
                    </a:stretch>
                  </pic:blipFill>
                  <pic:spPr>
                    <a:xfrm>
                      <a:off x="0" y="0"/>
                      <a:ext cx="4570656" cy="3899337"/>
                    </a:xfrm>
                    <a:prstGeom prst="rect">
                      <a:avLst/>
                    </a:prstGeom>
                  </pic:spPr>
                </pic:pic>
              </a:graphicData>
            </a:graphic>
          </wp:inline>
        </w:drawing>
      </w:r>
    </w:p>
    <w:p w14:paraId="5DE5F0B3" w14:textId="77777777" w:rsidR="00824360" w:rsidRPr="003953AC" w:rsidRDefault="00824360" w:rsidP="00824360">
      <w:pPr>
        <w:pStyle w:val="Kop2"/>
        <w:rPr>
          <w:szCs w:val="16"/>
        </w:rPr>
      </w:pPr>
      <w:r w:rsidRPr="003953AC">
        <w:br w:type="page"/>
      </w:r>
      <w:bookmarkStart w:id="15" w:name="_Toc212465448"/>
      <w:r w:rsidRPr="003953AC">
        <w:lastRenderedPageBreak/>
        <w:t>Namen en adressen van betrokken partijen</w:t>
      </w:r>
      <w:bookmarkEnd w:id="13"/>
      <w:bookmarkEnd w:id="15"/>
    </w:p>
    <w:p w14:paraId="594FE781" w14:textId="77777777" w:rsidR="00824360" w:rsidRPr="003953AC" w:rsidRDefault="00824360" w:rsidP="00824360">
      <w:pPr>
        <w:pStyle w:val="Kop3"/>
        <w:rPr>
          <w:sz w:val="16"/>
          <w:szCs w:val="16"/>
        </w:rPr>
      </w:pPr>
      <w:bookmarkStart w:id="16" w:name="_Toc448303352"/>
      <w:bookmarkStart w:id="17" w:name="_Toc176174718"/>
      <w:r w:rsidRPr="003953AC">
        <w:t>Opdrachtgever(s)</w:t>
      </w:r>
      <w:bookmarkEnd w:id="16"/>
      <w:bookmarkEnd w:id="17"/>
      <w:r w:rsidRPr="003953AC">
        <w:rPr>
          <w:color w:val="FF0000"/>
        </w:rPr>
        <w:t xml:space="preserve"> </w:t>
      </w:r>
    </w:p>
    <w:p w14:paraId="69712FF4" w14:textId="7E7EA8D3" w:rsidR="00824360" w:rsidRPr="00C138E0" w:rsidRDefault="00824360" w:rsidP="002D6BCB">
      <w:pPr>
        <w:pStyle w:val="Geenafstand"/>
        <w:numPr>
          <w:ilvl w:val="0"/>
          <w:numId w:val="13"/>
        </w:numPr>
        <w:rPr>
          <w:rFonts w:eastAsia="ArialMT"/>
          <w:lang w:val="nl-NL"/>
        </w:rPr>
      </w:pPr>
      <w:r w:rsidRPr="00C138E0">
        <w:rPr>
          <w:rFonts w:eastAsia="ArialMT"/>
          <w:lang w:val="nl-NL"/>
        </w:rPr>
        <w:t>Naam</w:t>
      </w:r>
      <w:r w:rsidRPr="00C138E0">
        <w:rPr>
          <w:rFonts w:eastAsia="ArialMT"/>
          <w:lang w:val="nl-NL"/>
        </w:rPr>
        <w:tab/>
        <w:t xml:space="preserve"> </w:t>
      </w:r>
      <w:r w:rsidRPr="00C138E0">
        <w:rPr>
          <w:rFonts w:eastAsia="ArialMT"/>
          <w:lang w:val="nl-NL"/>
        </w:rPr>
        <w:tab/>
      </w:r>
      <w:r w:rsidR="00DC4DA2" w:rsidRPr="00C138E0">
        <w:rPr>
          <w:rFonts w:eastAsia="ArialMT"/>
          <w:lang w:val="nl-NL"/>
        </w:rPr>
        <w:tab/>
      </w:r>
      <w:r w:rsidRPr="00C138E0">
        <w:rPr>
          <w:rFonts w:eastAsia="ArialMT"/>
          <w:lang w:val="nl-NL"/>
        </w:rPr>
        <w:t xml:space="preserve">: </w:t>
      </w:r>
      <w:r w:rsidR="00C138E0">
        <w:rPr>
          <w:rFonts w:eastAsia="ArialMT"/>
          <w:lang w:val="nl-NL"/>
        </w:rPr>
        <w:t>Gemeente Westland</w:t>
      </w:r>
    </w:p>
    <w:p w14:paraId="364999A7" w14:textId="476D97A5" w:rsidR="00824360" w:rsidRPr="00C138E0" w:rsidRDefault="00824360" w:rsidP="002D6BCB">
      <w:pPr>
        <w:pStyle w:val="Geenafstand"/>
        <w:numPr>
          <w:ilvl w:val="0"/>
          <w:numId w:val="13"/>
        </w:numPr>
        <w:rPr>
          <w:rFonts w:eastAsia="ArialMT"/>
          <w:lang w:val="nl-NL"/>
        </w:rPr>
      </w:pPr>
      <w:r w:rsidRPr="00C138E0">
        <w:rPr>
          <w:rFonts w:eastAsia="ArialMT"/>
          <w:lang w:val="nl-NL"/>
        </w:rPr>
        <w:t>Bezoekadres</w:t>
      </w:r>
      <w:r w:rsidRPr="00C138E0">
        <w:rPr>
          <w:rFonts w:eastAsia="ArialMT"/>
          <w:lang w:val="nl-NL"/>
        </w:rPr>
        <w:tab/>
      </w:r>
      <w:r w:rsidR="00DC4DA2" w:rsidRPr="00C138E0">
        <w:rPr>
          <w:rFonts w:eastAsia="ArialMT"/>
          <w:lang w:val="nl-NL"/>
        </w:rPr>
        <w:tab/>
      </w:r>
      <w:r w:rsidRPr="00C138E0">
        <w:rPr>
          <w:rFonts w:eastAsia="ArialMT"/>
          <w:lang w:val="nl-NL"/>
        </w:rPr>
        <w:t xml:space="preserve">: </w:t>
      </w:r>
      <w:r w:rsidR="003C06D2">
        <w:rPr>
          <w:rFonts w:eastAsia="ArialMT"/>
          <w:lang w:val="nl-NL"/>
        </w:rPr>
        <w:t>Verdilaan 7</w:t>
      </w:r>
    </w:p>
    <w:p w14:paraId="409878BB" w14:textId="71A7338B" w:rsidR="00824360" w:rsidRPr="00C138E0" w:rsidRDefault="00824360" w:rsidP="002D6BCB">
      <w:pPr>
        <w:pStyle w:val="Geenafstand"/>
        <w:numPr>
          <w:ilvl w:val="0"/>
          <w:numId w:val="13"/>
        </w:numPr>
        <w:rPr>
          <w:rFonts w:eastAsia="ArialMT"/>
          <w:lang w:val="nl-NL"/>
        </w:rPr>
      </w:pPr>
      <w:r w:rsidRPr="00C138E0">
        <w:rPr>
          <w:rFonts w:eastAsia="ArialMT"/>
          <w:lang w:val="nl-NL"/>
        </w:rPr>
        <w:t xml:space="preserve">Postcode/plaats: </w:t>
      </w:r>
      <w:r w:rsidR="00DC4DA2" w:rsidRPr="00C138E0">
        <w:rPr>
          <w:rFonts w:eastAsia="ArialMT"/>
          <w:lang w:val="nl-NL"/>
        </w:rPr>
        <w:tab/>
      </w:r>
      <w:r w:rsidRPr="00C138E0">
        <w:rPr>
          <w:rFonts w:eastAsia="ArialMT"/>
          <w:lang w:val="nl-NL"/>
        </w:rPr>
        <w:tab/>
        <w:t xml:space="preserve">: </w:t>
      </w:r>
      <w:r w:rsidR="00D07A9F">
        <w:rPr>
          <w:rFonts w:eastAsia="ArialMT"/>
          <w:lang w:val="nl-NL"/>
        </w:rPr>
        <w:t>2671 VW</w:t>
      </w:r>
      <w:r w:rsidR="00295327">
        <w:rPr>
          <w:rFonts w:eastAsia="ArialMT"/>
          <w:lang w:val="nl-NL"/>
        </w:rPr>
        <w:t xml:space="preserve"> Naaldwijk</w:t>
      </w:r>
    </w:p>
    <w:p w14:paraId="345C6857" w14:textId="290DC6E2" w:rsidR="00824360" w:rsidRPr="00C138E0" w:rsidRDefault="00824360" w:rsidP="002D6BCB">
      <w:pPr>
        <w:pStyle w:val="Geenafstand"/>
        <w:numPr>
          <w:ilvl w:val="0"/>
          <w:numId w:val="13"/>
        </w:numPr>
        <w:rPr>
          <w:rFonts w:eastAsia="ArialMT"/>
          <w:lang w:val="nl-NL"/>
        </w:rPr>
      </w:pPr>
      <w:r w:rsidRPr="00C138E0">
        <w:rPr>
          <w:rFonts w:eastAsia="ArialMT"/>
          <w:lang w:val="nl-NL"/>
        </w:rPr>
        <w:t xml:space="preserve">Postadres: </w:t>
      </w:r>
      <w:r w:rsidRPr="00C138E0">
        <w:rPr>
          <w:rFonts w:eastAsia="ArialMT"/>
          <w:lang w:val="nl-NL"/>
        </w:rPr>
        <w:tab/>
      </w:r>
      <w:r w:rsidRPr="00C138E0">
        <w:rPr>
          <w:rFonts w:eastAsia="ArialMT"/>
          <w:lang w:val="nl-NL"/>
        </w:rPr>
        <w:tab/>
      </w:r>
      <w:r w:rsidR="00DC4DA2" w:rsidRPr="00C138E0">
        <w:rPr>
          <w:rFonts w:eastAsia="ArialMT"/>
          <w:lang w:val="nl-NL"/>
        </w:rPr>
        <w:tab/>
      </w:r>
      <w:r w:rsidRPr="00C138E0">
        <w:rPr>
          <w:rFonts w:eastAsia="ArialMT"/>
          <w:lang w:val="nl-NL"/>
        </w:rPr>
        <w:t xml:space="preserve">: </w:t>
      </w:r>
      <w:r w:rsidR="00295327">
        <w:rPr>
          <w:rFonts w:eastAsia="ArialMT"/>
          <w:lang w:val="nl-NL"/>
        </w:rPr>
        <w:t>Postbus 150</w:t>
      </w:r>
    </w:p>
    <w:p w14:paraId="581B933E" w14:textId="282FEEAA" w:rsidR="00824360" w:rsidRPr="00C138E0" w:rsidRDefault="00824360" w:rsidP="002D6BCB">
      <w:pPr>
        <w:pStyle w:val="Geenafstand"/>
        <w:numPr>
          <w:ilvl w:val="0"/>
          <w:numId w:val="13"/>
        </w:numPr>
        <w:rPr>
          <w:rFonts w:eastAsia="ArialMT"/>
          <w:lang w:val="nl-NL"/>
        </w:rPr>
      </w:pPr>
      <w:r w:rsidRPr="00C138E0">
        <w:rPr>
          <w:rFonts w:eastAsia="ArialMT"/>
          <w:lang w:val="nl-NL"/>
        </w:rPr>
        <w:t xml:space="preserve">Postcode/plaats: </w:t>
      </w:r>
      <w:r w:rsidRPr="00C138E0">
        <w:rPr>
          <w:rFonts w:eastAsia="ArialMT"/>
          <w:lang w:val="nl-NL"/>
        </w:rPr>
        <w:tab/>
      </w:r>
      <w:r w:rsidR="00DC4DA2" w:rsidRPr="00C138E0">
        <w:rPr>
          <w:rFonts w:eastAsia="ArialMT"/>
          <w:lang w:val="nl-NL"/>
        </w:rPr>
        <w:tab/>
      </w:r>
      <w:r w:rsidRPr="00C138E0">
        <w:rPr>
          <w:rFonts w:eastAsia="ArialMT"/>
          <w:lang w:val="nl-NL"/>
        </w:rPr>
        <w:t xml:space="preserve">: </w:t>
      </w:r>
      <w:r w:rsidR="00295327">
        <w:rPr>
          <w:rFonts w:eastAsia="ArialMT"/>
          <w:lang w:val="nl-NL"/>
        </w:rPr>
        <w:t>2670 AD Naaldwijk</w:t>
      </w:r>
    </w:p>
    <w:p w14:paraId="34EC8FDC" w14:textId="0C5F07FB" w:rsidR="00824360" w:rsidRPr="00C138E0" w:rsidRDefault="00824360" w:rsidP="002D6BCB">
      <w:pPr>
        <w:pStyle w:val="Geenafstand"/>
        <w:numPr>
          <w:ilvl w:val="0"/>
          <w:numId w:val="13"/>
        </w:numPr>
        <w:rPr>
          <w:lang w:val="nl-NL"/>
        </w:rPr>
      </w:pPr>
      <w:r w:rsidRPr="00C138E0">
        <w:rPr>
          <w:rFonts w:eastAsia="ArialMT"/>
          <w:lang w:val="nl-NL"/>
        </w:rPr>
        <w:t xml:space="preserve">Telefoon: </w:t>
      </w:r>
      <w:r w:rsidRPr="00C138E0">
        <w:rPr>
          <w:rFonts w:eastAsia="ArialMT"/>
          <w:lang w:val="nl-NL"/>
        </w:rPr>
        <w:tab/>
      </w:r>
      <w:r w:rsidRPr="00C138E0">
        <w:rPr>
          <w:rFonts w:eastAsia="ArialMT"/>
          <w:lang w:val="nl-NL"/>
        </w:rPr>
        <w:tab/>
      </w:r>
      <w:r w:rsidR="00DC4DA2" w:rsidRPr="00C138E0">
        <w:rPr>
          <w:rFonts w:eastAsia="ArialMT"/>
          <w:lang w:val="nl-NL"/>
        </w:rPr>
        <w:tab/>
      </w:r>
      <w:r w:rsidRPr="00C138E0">
        <w:rPr>
          <w:rFonts w:eastAsia="ArialMT"/>
          <w:lang w:val="nl-NL"/>
        </w:rPr>
        <w:t xml:space="preserve">: </w:t>
      </w:r>
      <w:r w:rsidR="00295327" w:rsidRPr="00295327">
        <w:rPr>
          <w:rFonts w:eastAsia="ArialMT"/>
          <w:lang w:val="nl-NL"/>
        </w:rPr>
        <w:t>06- 4378 0562</w:t>
      </w:r>
      <w:r w:rsidRPr="00C138E0">
        <w:rPr>
          <w:lang w:val="nl-NL"/>
        </w:rPr>
        <w:tab/>
      </w:r>
    </w:p>
    <w:p w14:paraId="7257B8B2" w14:textId="7E754D8D" w:rsidR="00824360" w:rsidRPr="00C138E0" w:rsidRDefault="00AD61A2" w:rsidP="002D6BCB">
      <w:pPr>
        <w:pStyle w:val="Geenafstand"/>
        <w:numPr>
          <w:ilvl w:val="0"/>
          <w:numId w:val="13"/>
        </w:numPr>
        <w:rPr>
          <w:lang w:val="nl-NL"/>
        </w:rPr>
      </w:pPr>
      <w:r w:rsidRPr="00C138E0">
        <w:rPr>
          <w:lang w:val="nl-NL"/>
        </w:rPr>
        <w:t>E-mailadres</w:t>
      </w:r>
      <w:r w:rsidR="00824360" w:rsidRPr="00C138E0">
        <w:rPr>
          <w:lang w:val="nl-NL"/>
        </w:rPr>
        <w:tab/>
      </w:r>
      <w:r w:rsidR="00DC4DA2" w:rsidRPr="00C138E0">
        <w:rPr>
          <w:lang w:val="nl-NL"/>
        </w:rPr>
        <w:tab/>
      </w:r>
      <w:r w:rsidR="00295327">
        <w:rPr>
          <w:lang w:val="nl-NL"/>
        </w:rPr>
        <w:tab/>
      </w:r>
      <w:r w:rsidR="00824360" w:rsidRPr="00C138E0">
        <w:rPr>
          <w:lang w:val="nl-NL"/>
        </w:rPr>
        <w:t xml:space="preserve">: </w:t>
      </w:r>
      <w:hyperlink r:id="rId26" w:history="1">
        <w:r w:rsidR="00295327" w:rsidRPr="00DC07DD">
          <w:rPr>
            <w:rStyle w:val="Hyperlink"/>
          </w:rPr>
          <w:t>mgvandel@GemeenteWestland.nl</w:t>
        </w:r>
      </w:hyperlink>
      <w:r w:rsidR="00295327">
        <w:t xml:space="preserve"> </w:t>
      </w:r>
    </w:p>
    <w:p w14:paraId="2A557356" w14:textId="77777777" w:rsidR="00824360" w:rsidRPr="00C138E0" w:rsidRDefault="00824360" w:rsidP="00824360">
      <w:pPr>
        <w:pStyle w:val="Kop3"/>
        <w:rPr>
          <w:color w:val="auto"/>
        </w:rPr>
      </w:pPr>
      <w:bookmarkStart w:id="18" w:name="_Toc448303353"/>
      <w:bookmarkStart w:id="19" w:name="_Toc176174719"/>
      <w:r w:rsidRPr="00C138E0">
        <w:rPr>
          <w:color w:val="auto"/>
        </w:rPr>
        <w:t>Ontwerpende partij(en)</w:t>
      </w:r>
      <w:bookmarkEnd w:id="18"/>
      <w:bookmarkEnd w:id="19"/>
    </w:p>
    <w:p w14:paraId="2B3668A9" w14:textId="77777777" w:rsidR="00824360" w:rsidRPr="00C138E0" w:rsidRDefault="00824360" w:rsidP="002D6BCB">
      <w:pPr>
        <w:pStyle w:val="Geenafstand"/>
        <w:numPr>
          <w:ilvl w:val="0"/>
          <w:numId w:val="14"/>
        </w:numPr>
        <w:rPr>
          <w:lang w:val="nl-NL"/>
        </w:rPr>
      </w:pPr>
      <w:r w:rsidRPr="00C138E0">
        <w:rPr>
          <w:lang w:val="nl-NL"/>
        </w:rPr>
        <w:t>Naam</w:t>
      </w:r>
      <w:r w:rsidRPr="00C138E0">
        <w:rPr>
          <w:lang w:val="nl-NL"/>
        </w:rPr>
        <w:tab/>
      </w:r>
      <w:r w:rsidRPr="00C138E0">
        <w:rPr>
          <w:lang w:val="nl-NL"/>
        </w:rPr>
        <w:tab/>
      </w:r>
      <w:r w:rsidR="00DC4DA2" w:rsidRPr="00C138E0">
        <w:rPr>
          <w:lang w:val="nl-NL"/>
        </w:rPr>
        <w:tab/>
      </w:r>
      <w:r w:rsidRPr="00C138E0">
        <w:rPr>
          <w:lang w:val="nl-NL"/>
        </w:rPr>
        <w:t>: Gebiedsmanagers B.V.</w:t>
      </w:r>
    </w:p>
    <w:p w14:paraId="6159DAA2" w14:textId="77777777" w:rsidR="00824360" w:rsidRPr="00C138E0" w:rsidRDefault="00824360" w:rsidP="002D6BCB">
      <w:pPr>
        <w:pStyle w:val="Geenafstand"/>
        <w:numPr>
          <w:ilvl w:val="0"/>
          <w:numId w:val="14"/>
        </w:numPr>
        <w:rPr>
          <w:lang w:val="nl-NL"/>
        </w:rPr>
      </w:pPr>
      <w:r w:rsidRPr="00C138E0">
        <w:rPr>
          <w:lang w:val="nl-NL"/>
        </w:rPr>
        <w:t>Adres</w:t>
      </w:r>
      <w:r w:rsidRPr="00C138E0">
        <w:rPr>
          <w:lang w:val="nl-NL"/>
        </w:rPr>
        <w:tab/>
      </w:r>
      <w:r w:rsidRPr="00C138E0">
        <w:rPr>
          <w:lang w:val="nl-NL"/>
        </w:rPr>
        <w:tab/>
      </w:r>
      <w:r w:rsidR="00DC4DA2" w:rsidRPr="00C138E0">
        <w:rPr>
          <w:lang w:val="nl-NL"/>
        </w:rPr>
        <w:tab/>
      </w:r>
      <w:r w:rsidRPr="00C138E0">
        <w:rPr>
          <w:lang w:val="nl-NL"/>
        </w:rPr>
        <w:t>: Weverskade 110</w:t>
      </w:r>
    </w:p>
    <w:p w14:paraId="4F255E61" w14:textId="77777777" w:rsidR="00824360" w:rsidRPr="00C138E0" w:rsidRDefault="00824360" w:rsidP="002D6BCB">
      <w:pPr>
        <w:pStyle w:val="Geenafstand"/>
        <w:numPr>
          <w:ilvl w:val="0"/>
          <w:numId w:val="14"/>
        </w:numPr>
        <w:rPr>
          <w:lang w:val="nl-NL"/>
        </w:rPr>
      </w:pPr>
      <w:r w:rsidRPr="00C138E0">
        <w:rPr>
          <w:lang w:val="nl-NL"/>
        </w:rPr>
        <w:t>Postcode/plaats</w:t>
      </w:r>
      <w:r w:rsidRPr="00C138E0">
        <w:rPr>
          <w:lang w:val="nl-NL"/>
        </w:rPr>
        <w:tab/>
      </w:r>
      <w:r w:rsidR="00DC4DA2" w:rsidRPr="00C138E0">
        <w:rPr>
          <w:lang w:val="nl-NL"/>
        </w:rPr>
        <w:tab/>
      </w:r>
      <w:r w:rsidRPr="00C138E0">
        <w:rPr>
          <w:lang w:val="nl-NL"/>
        </w:rPr>
        <w:t>: 3147 PA  Maassluis</w:t>
      </w:r>
    </w:p>
    <w:p w14:paraId="67A28DCC" w14:textId="30A0462C" w:rsidR="00824360" w:rsidRPr="00C138E0" w:rsidRDefault="00824360" w:rsidP="002D6BCB">
      <w:pPr>
        <w:pStyle w:val="Geenafstand"/>
        <w:numPr>
          <w:ilvl w:val="0"/>
          <w:numId w:val="14"/>
        </w:numPr>
        <w:rPr>
          <w:lang w:val="nl-NL"/>
        </w:rPr>
      </w:pPr>
      <w:r w:rsidRPr="00C138E0">
        <w:rPr>
          <w:lang w:val="nl-NL"/>
        </w:rPr>
        <w:t>Contactpersoon</w:t>
      </w:r>
      <w:r w:rsidRPr="00C138E0">
        <w:rPr>
          <w:lang w:val="nl-NL"/>
        </w:rPr>
        <w:tab/>
      </w:r>
      <w:r w:rsidR="00DC4DA2" w:rsidRPr="00C138E0">
        <w:rPr>
          <w:lang w:val="nl-NL"/>
        </w:rPr>
        <w:tab/>
      </w:r>
      <w:r w:rsidRPr="00C138E0">
        <w:rPr>
          <w:lang w:val="nl-NL"/>
        </w:rPr>
        <w:t xml:space="preserve">: </w:t>
      </w:r>
      <w:r w:rsidR="00295327">
        <w:rPr>
          <w:lang w:val="nl-NL"/>
        </w:rPr>
        <w:t>C. Verschoore</w:t>
      </w:r>
    </w:p>
    <w:p w14:paraId="6226ADCA" w14:textId="77777777" w:rsidR="00824360" w:rsidRPr="00C138E0" w:rsidRDefault="00824360" w:rsidP="002D6BCB">
      <w:pPr>
        <w:pStyle w:val="Geenafstand"/>
        <w:numPr>
          <w:ilvl w:val="0"/>
          <w:numId w:val="14"/>
        </w:numPr>
        <w:rPr>
          <w:lang w:val="nl-NL"/>
        </w:rPr>
      </w:pPr>
      <w:r w:rsidRPr="00C138E0">
        <w:rPr>
          <w:lang w:val="nl-NL"/>
        </w:rPr>
        <w:t>Telefoon</w:t>
      </w:r>
      <w:r w:rsidRPr="00C138E0">
        <w:rPr>
          <w:lang w:val="nl-NL"/>
        </w:rPr>
        <w:tab/>
      </w:r>
      <w:r w:rsidRPr="00C138E0">
        <w:rPr>
          <w:lang w:val="nl-NL"/>
        </w:rPr>
        <w:tab/>
      </w:r>
      <w:r w:rsidR="00DC4DA2" w:rsidRPr="00C138E0">
        <w:rPr>
          <w:lang w:val="nl-NL"/>
        </w:rPr>
        <w:tab/>
      </w:r>
      <w:r w:rsidRPr="00C138E0">
        <w:rPr>
          <w:lang w:val="nl-NL"/>
        </w:rPr>
        <w:t>: 085 7928 200</w:t>
      </w:r>
    </w:p>
    <w:p w14:paraId="00E600B1" w14:textId="320099CA" w:rsidR="00824360" w:rsidRPr="00C138E0" w:rsidRDefault="00824360" w:rsidP="002D6BCB">
      <w:pPr>
        <w:pStyle w:val="Geenafstand"/>
        <w:numPr>
          <w:ilvl w:val="0"/>
          <w:numId w:val="14"/>
        </w:numPr>
        <w:rPr>
          <w:lang w:val="nl-NL"/>
        </w:rPr>
      </w:pPr>
      <w:r w:rsidRPr="00C138E0">
        <w:rPr>
          <w:lang w:val="nl-NL"/>
        </w:rPr>
        <w:t>Mobiele telefoon</w:t>
      </w:r>
      <w:r w:rsidRPr="00C138E0">
        <w:rPr>
          <w:lang w:val="nl-NL"/>
        </w:rPr>
        <w:tab/>
      </w:r>
      <w:r w:rsidR="00DC4DA2" w:rsidRPr="00C138E0">
        <w:rPr>
          <w:lang w:val="nl-NL"/>
        </w:rPr>
        <w:tab/>
      </w:r>
      <w:r w:rsidRPr="00C138E0">
        <w:rPr>
          <w:lang w:val="nl-NL"/>
        </w:rPr>
        <w:t xml:space="preserve">: </w:t>
      </w:r>
      <w:r w:rsidR="00295327">
        <w:rPr>
          <w:lang w:val="nl-NL"/>
        </w:rPr>
        <w:t>06-3098 2795</w:t>
      </w:r>
    </w:p>
    <w:p w14:paraId="12B545C5" w14:textId="5FF0DCD1" w:rsidR="00824360" w:rsidRPr="00C138E0" w:rsidRDefault="00AD61A2" w:rsidP="002D6BCB">
      <w:pPr>
        <w:pStyle w:val="Geenafstand"/>
        <w:numPr>
          <w:ilvl w:val="0"/>
          <w:numId w:val="14"/>
        </w:numPr>
        <w:rPr>
          <w:lang w:val="nl-NL"/>
        </w:rPr>
      </w:pPr>
      <w:r w:rsidRPr="00C138E0">
        <w:rPr>
          <w:lang w:val="nl-NL"/>
        </w:rPr>
        <w:t>E-mailadres</w:t>
      </w:r>
      <w:r w:rsidR="00824360" w:rsidRPr="00C138E0">
        <w:rPr>
          <w:lang w:val="nl-NL"/>
        </w:rPr>
        <w:tab/>
      </w:r>
      <w:r w:rsidR="00DC4DA2" w:rsidRPr="00C138E0">
        <w:rPr>
          <w:lang w:val="nl-NL"/>
        </w:rPr>
        <w:tab/>
      </w:r>
      <w:r w:rsidR="006844FF" w:rsidRPr="00C138E0">
        <w:rPr>
          <w:lang w:val="nl-NL"/>
        </w:rPr>
        <w:tab/>
      </w:r>
      <w:r w:rsidR="00824360" w:rsidRPr="00C138E0">
        <w:rPr>
          <w:lang w:val="nl-NL"/>
        </w:rPr>
        <w:t xml:space="preserve">: </w:t>
      </w:r>
      <w:hyperlink r:id="rId27" w:history="1">
        <w:r w:rsidR="00295327" w:rsidRPr="00DC07DD">
          <w:rPr>
            <w:rStyle w:val="Hyperlink"/>
          </w:rPr>
          <w:t>cyriel.verschoore@gebiedsmanagers.nl</w:t>
        </w:r>
      </w:hyperlink>
      <w:r w:rsidR="00295327">
        <w:t xml:space="preserve"> </w:t>
      </w:r>
    </w:p>
    <w:p w14:paraId="4F424446" w14:textId="77777777" w:rsidR="00824360" w:rsidRPr="003953AC" w:rsidRDefault="00824360" w:rsidP="00824360">
      <w:pPr>
        <w:pStyle w:val="Kop3"/>
      </w:pPr>
      <w:bookmarkStart w:id="20" w:name="_Toc448303354"/>
      <w:bookmarkStart w:id="21" w:name="_Toc176174720"/>
      <w:r w:rsidRPr="003953AC">
        <w:t>Uitvoerende partij(en)</w:t>
      </w:r>
      <w:bookmarkEnd w:id="20"/>
      <w:bookmarkEnd w:id="21"/>
    </w:p>
    <w:p w14:paraId="3C420F21" w14:textId="77777777" w:rsidR="00824360" w:rsidRPr="003953AC" w:rsidRDefault="00824360" w:rsidP="002D6BCB">
      <w:pPr>
        <w:pStyle w:val="Geenafstand"/>
        <w:numPr>
          <w:ilvl w:val="0"/>
          <w:numId w:val="15"/>
        </w:numPr>
        <w:jc w:val="both"/>
        <w:rPr>
          <w:lang w:val="nl-NL"/>
        </w:rPr>
      </w:pPr>
      <w:r w:rsidRPr="003953AC">
        <w:rPr>
          <w:lang w:val="nl-NL"/>
        </w:rPr>
        <w:t>Naam</w:t>
      </w:r>
      <w:r w:rsidRPr="003953AC">
        <w:rPr>
          <w:lang w:val="nl-NL"/>
        </w:rPr>
        <w:tab/>
      </w:r>
      <w:r w:rsidRPr="003953AC">
        <w:rPr>
          <w:lang w:val="nl-NL"/>
        </w:rPr>
        <w:tab/>
      </w:r>
      <w:r w:rsidR="00DC4DA2" w:rsidRPr="003953AC">
        <w:rPr>
          <w:lang w:val="nl-NL"/>
        </w:rPr>
        <w:tab/>
      </w:r>
      <w:r w:rsidRPr="003953AC">
        <w:rPr>
          <w:lang w:val="nl-NL"/>
        </w:rPr>
        <w:t>:</w:t>
      </w:r>
    </w:p>
    <w:p w14:paraId="4D4B311D" w14:textId="77777777" w:rsidR="00824360" w:rsidRPr="003953AC" w:rsidRDefault="00824360" w:rsidP="002D6BCB">
      <w:pPr>
        <w:pStyle w:val="Geenafstand"/>
        <w:numPr>
          <w:ilvl w:val="0"/>
          <w:numId w:val="15"/>
        </w:numPr>
        <w:jc w:val="both"/>
        <w:rPr>
          <w:lang w:val="nl-NL"/>
        </w:rPr>
      </w:pPr>
      <w:r w:rsidRPr="003953AC">
        <w:rPr>
          <w:lang w:val="nl-NL"/>
        </w:rPr>
        <w:t>Adres</w:t>
      </w:r>
      <w:r w:rsidRPr="003953AC">
        <w:rPr>
          <w:lang w:val="nl-NL"/>
        </w:rPr>
        <w:tab/>
      </w:r>
      <w:r w:rsidRPr="003953AC">
        <w:rPr>
          <w:lang w:val="nl-NL"/>
        </w:rPr>
        <w:tab/>
      </w:r>
      <w:r w:rsidR="00DC4DA2" w:rsidRPr="003953AC">
        <w:rPr>
          <w:lang w:val="nl-NL"/>
        </w:rPr>
        <w:tab/>
      </w:r>
      <w:r w:rsidRPr="003953AC">
        <w:rPr>
          <w:lang w:val="nl-NL"/>
        </w:rPr>
        <w:t>:</w:t>
      </w:r>
    </w:p>
    <w:p w14:paraId="58A8145A" w14:textId="77777777" w:rsidR="00824360" w:rsidRPr="003953AC" w:rsidRDefault="00824360" w:rsidP="002D6BCB">
      <w:pPr>
        <w:pStyle w:val="Geenafstand"/>
        <w:numPr>
          <w:ilvl w:val="0"/>
          <w:numId w:val="15"/>
        </w:numPr>
        <w:jc w:val="both"/>
        <w:rPr>
          <w:lang w:val="nl-NL"/>
        </w:rPr>
      </w:pPr>
      <w:r w:rsidRPr="003953AC">
        <w:rPr>
          <w:lang w:val="nl-NL"/>
        </w:rPr>
        <w:t>Postcode/plaats</w:t>
      </w:r>
      <w:r w:rsidRPr="003953AC">
        <w:rPr>
          <w:lang w:val="nl-NL"/>
        </w:rPr>
        <w:tab/>
      </w:r>
      <w:r w:rsidR="00DC4DA2" w:rsidRPr="003953AC">
        <w:rPr>
          <w:lang w:val="nl-NL"/>
        </w:rPr>
        <w:tab/>
      </w:r>
      <w:r w:rsidRPr="003953AC">
        <w:rPr>
          <w:lang w:val="nl-NL"/>
        </w:rPr>
        <w:t>:</w:t>
      </w:r>
    </w:p>
    <w:p w14:paraId="4321B356" w14:textId="77777777" w:rsidR="00824360" w:rsidRPr="003953AC" w:rsidRDefault="00824360" w:rsidP="002D6BCB">
      <w:pPr>
        <w:pStyle w:val="Geenafstand"/>
        <w:numPr>
          <w:ilvl w:val="0"/>
          <w:numId w:val="15"/>
        </w:numPr>
        <w:jc w:val="both"/>
        <w:rPr>
          <w:lang w:val="nl-NL"/>
        </w:rPr>
      </w:pPr>
      <w:r w:rsidRPr="003953AC">
        <w:rPr>
          <w:lang w:val="nl-NL"/>
        </w:rPr>
        <w:t>Contactpersoon</w:t>
      </w:r>
      <w:r w:rsidRPr="003953AC">
        <w:rPr>
          <w:lang w:val="nl-NL"/>
        </w:rPr>
        <w:tab/>
      </w:r>
      <w:r w:rsidR="00DC4DA2" w:rsidRPr="003953AC">
        <w:rPr>
          <w:lang w:val="nl-NL"/>
        </w:rPr>
        <w:tab/>
      </w:r>
      <w:r w:rsidRPr="003953AC">
        <w:rPr>
          <w:lang w:val="nl-NL"/>
        </w:rPr>
        <w:t>:</w:t>
      </w:r>
    </w:p>
    <w:p w14:paraId="7EE9C0A2" w14:textId="77777777" w:rsidR="00824360" w:rsidRPr="003953AC" w:rsidRDefault="00824360" w:rsidP="002D6BCB">
      <w:pPr>
        <w:pStyle w:val="Geenafstand"/>
        <w:numPr>
          <w:ilvl w:val="0"/>
          <w:numId w:val="15"/>
        </w:numPr>
        <w:jc w:val="both"/>
        <w:rPr>
          <w:lang w:val="nl-NL"/>
        </w:rPr>
      </w:pPr>
      <w:r w:rsidRPr="003953AC">
        <w:rPr>
          <w:lang w:val="nl-NL"/>
        </w:rPr>
        <w:t>Telefoon</w:t>
      </w:r>
      <w:r w:rsidRPr="003953AC">
        <w:rPr>
          <w:lang w:val="nl-NL"/>
        </w:rPr>
        <w:tab/>
      </w:r>
      <w:r w:rsidRPr="003953AC">
        <w:rPr>
          <w:lang w:val="nl-NL"/>
        </w:rPr>
        <w:tab/>
      </w:r>
      <w:r w:rsidR="00DC4DA2" w:rsidRPr="003953AC">
        <w:rPr>
          <w:lang w:val="nl-NL"/>
        </w:rPr>
        <w:tab/>
      </w:r>
      <w:r w:rsidRPr="003953AC">
        <w:rPr>
          <w:lang w:val="nl-NL"/>
        </w:rPr>
        <w:t>:</w:t>
      </w:r>
    </w:p>
    <w:p w14:paraId="688FF13F" w14:textId="77777777" w:rsidR="00824360" w:rsidRPr="003953AC" w:rsidRDefault="00824360" w:rsidP="002D6BCB">
      <w:pPr>
        <w:pStyle w:val="Geenafstand"/>
        <w:numPr>
          <w:ilvl w:val="0"/>
          <w:numId w:val="15"/>
        </w:numPr>
        <w:jc w:val="both"/>
        <w:rPr>
          <w:lang w:val="nl-NL"/>
        </w:rPr>
      </w:pPr>
      <w:r w:rsidRPr="003953AC">
        <w:rPr>
          <w:lang w:val="nl-NL"/>
        </w:rPr>
        <w:t>Fax</w:t>
      </w:r>
      <w:r w:rsidRPr="003953AC">
        <w:rPr>
          <w:lang w:val="nl-NL"/>
        </w:rPr>
        <w:tab/>
      </w:r>
      <w:r w:rsidRPr="003953AC">
        <w:rPr>
          <w:lang w:val="nl-NL"/>
        </w:rPr>
        <w:tab/>
      </w:r>
      <w:r w:rsidRPr="003953AC">
        <w:rPr>
          <w:lang w:val="nl-NL"/>
        </w:rPr>
        <w:tab/>
      </w:r>
      <w:r w:rsidR="00DC4DA2" w:rsidRPr="003953AC">
        <w:rPr>
          <w:lang w:val="nl-NL"/>
        </w:rPr>
        <w:tab/>
      </w:r>
      <w:r w:rsidRPr="003953AC">
        <w:rPr>
          <w:lang w:val="nl-NL"/>
        </w:rPr>
        <w:t>:</w:t>
      </w:r>
    </w:p>
    <w:p w14:paraId="7526FB64" w14:textId="77777777" w:rsidR="00824360" w:rsidRPr="003953AC" w:rsidRDefault="00824360" w:rsidP="002D6BCB">
      <w:pPr>
        <w:pStyle w:val="Geenafstand"/>
        <w:numPr>
          <w:ilvl w:val="0"/>
          <w:numId w:val="15"/>
        </w:numPr>
        <w:jc w:val="both"/>
        <w:rPr>
          <w:lang w:val="nl-NL"/>
        </w:rPr>
      </w:pPr>
      <w:r w:rsidRPr="003953AC">
        <w:rPr>
          <w:lang w:val="nl-NL"/>
        </w:rPr>
        <w:t>Mobiele telefoon</w:t>
      </w:r>
      <w:r w:rsidRPr="003953AC">
        <w:rPr>
          <w:lang w:val="nl-NL"/>
        </w:rPr>
        <w:tab/>
      </w:r>
      <w:r w:rsidR="00DC4DA2" w:rsidRPr="003953AC">
        <w:rPr>
          <w:lang w:val="nl-NL"/>
        </w:rPr>
        <w:tab/>
      </w:r>
      <w:r w:rsidRPr="003953AC">
        <w:rPr>
          <w:lang w:val="nl-NL"/>
        </w:rPr>
        <w:t>:</w:t>
      </w:r>
    </w:p>
    <w:p w14:paraId="73870EAE" w14:textId="672D3980" w:rsidR="00824360" w:rsidRPr="003953AC" w:rsidRDefault="00AD61A2" w:rsidP="002D6BCB">
      <w:pPr>
        <w:pStyle w:val="Geenafstand"/>
        <w:numPr>
          <w:ilvl w:val="0"/>
          <w:numId w:val="15"/>
        </w:numPr>
        <w:jc w:val="both"/>
        <w:rPr>
          <w:lang w:val="nl-NL"/>
        </w:rPr>
      </w:pPr>
      <w:r w:rsidRPr="003953AC">
        <w:rPr>
          <w:lang w:val="nl-NL"/>
        </w:rPr>
        <w:t>E-mailadres</w:t>
      </w:r>
      <w:r w:rsidR="00824360" w:rsidRPr="003953AC">
        <w:rPr>
          <w:lang w:val="nl-NL"/>
        </w:rPr>
        <w:tab/>
      </w:r>
      <w:r w:rsidR="00DC4DA2" w:rsidRPr="003953AC">
        <w:rPr>
          <w:lang w:val="nl-NL"/>
        </w:rPr>
        <w:tab/>
      </w:r>
      <w:r w:rsidR="00295327">
        <w:rPr>
          <w:lang w:val="nl-NL"/>
        </w:rPr>
        <w:tab/>
      </w:r>
      <w:r w:rsidR="00824360" w:rsidRPr="003953AC">
        <w:rPr>
          <w:lang w:val="nl-NL"/>
        </w:rPr>
        <w:t>:</w:t>
      </w:r>
    </w:p>
    <w:p w14:paraId="1F4B2405" w14:textId="77777777" w:rsidR="00824360" w:rsidRPr="003953AC" w:rsidRDefault="00824360" w:rsidP="002D6BCB">
      <w:pPr>
        <w:pStyle w:val="Geenafstand"/>
        <w:numPr>
          <w:ilvl w:val="0"/>
          <w:numId w:val="15"/>
        </w:numPr>
        <w:jc w:val="both"/>
        <w:rPr>
          <w:lang w:val="nl-NL"/>
        </w:rPr>
      </w:pPr>
      <w:r w:rsidRPr="003953AC">
        <w:rPr>
          <w:lang w:val="nl-NL"/>
        </w:rPr>
        <w:t>V&amp;G- Coördinator</w:t>
      </w:r>
      <w:r w:rsidRPr="003953AC">
        <w:rPr>
          <w:lang w:val="nl-NL"/>
        </w:rPr>
        <w:tab/>
      </w:r>
      <w:r w:rsidR="00DC4DA2" w:rsidRPr="003953AC">
        <w:rPr>
          <w:lang w:val="nl-NL"/>
        </w:rPr>
        <w:tab/>
      </w:r>
      <w:r w:rsidRPr="003953AC">
        <w:rPr>
          <w:lang w:val="nl-NL"/>
        </w:rPr>
        <w:t>:</w:t>
      </w:r>
    </w:p>
    <w:p w14:paraId="20B1A291" w14:textId="77777777" w:rsidR="00824360" w:rsidRPr="003953AC" w:rsidRDefault="00824360">
      <w:r w:rsidRPr="003953AC">
        <w:br w:type="page"/>
      </w:r>
    </w:p>
    <w:p w14:paraId="59B66AD8" w14:textId="77777777" w:rsidR="00824360" w:rsidRPr="003953AC" w:rsidRDefault="00824360" w:rsidP="00824360">
      <w:pPr>
        <w:pStyle w:val="Kop1"/>
      </w:pPr>
      <w:bookmarkStart w:id="22" w:name="_Toc448303355"/>
      <w:bookmarkStart w:id="23" w:name="_Toc176174721"/>
      <w:bookmarkStart w:id="24" w:name="_Toc212465449"/>
      <w:r w:rsidRPr="003953AC">
        <w:lastRenderedPageBreak/>
        <w:t>Planning en uitvoeringsge</w:t>
      </w:r>
      <w:r w:rsidR="00093910" w:rsidRPr="003953AC">
        <w:t>ge</w:t>
      </w:r>
      <w:r w:rsidRPr="003953AC">
        <w:t>vens</w:t>
      </w:r>
      <w:bookmarkEnd w:id="22"/>
      <w:bookmarkEnd w:id="23"/>
      <w:bookmarkEnd w:id="24"/>
    </w:p>
    <w:p w14:paraId="462DB5F6" w14:textId="77777777" w:rsidR="00824360" w:rsidRPr="003953AC" w:rsidRDefault="00824360" w:rsidP="00824360">
      <w:pPr>
        <w:pStyle w:val="Kop2"/>
      </w:pPr>
      <w:bookmarkStart w:id="25" w:name="_Toc448303356"/>
      <w:bookmarkStart w:id="26" w:name="_Toc176174722"/>
      <w:bookmarkStart w:id="27" w:name="_Toc212465450"/>
      <w:r w:rsidRPr="003953AC">
        <w:t>Geplande aanvangsdatum van de bouwwerkzaamheden</w:t>
      </w:r>
      <w:bookmarkEnd w:id="25"/>
      <w:bookmarkEnd w:id="26"/>
      <w:bookmarkEnd w:id="27"/>
    </w:p>
    <w:p w14:paraId="62AA81DF" w14:textId="379727FE" w:rsidR="00824360" w:rsidRPr="003953AC" w:rsidRDefault="00824360" w:rsidP="00824360">
      <w:r w:rsidRPr="003953AC">
        <w:t xml:space="preserve">Aanvangsdatum van de werkzaamheden: uiterlijk </w:t>
      </w:r>
      <w:r w:rsidRPr="003953AC">
        <w:rPr>
          <w:color w:val="00B0F0"/>
        </w:rPr>
        <w:t>XX-XX-</w:t>
      </w:r>
      <w:r w:rsidR="006D2E2E">
        <w:t>2026.</w:t>
      </w:r>
      <w:r w:rsidRPr="006D2E2E">
        <w:t xml:space="preserve"> </w:t>
      </w:r>
    </w:p>
    <w:p w14:paraId="42452A3E" w14:textId="77777777" w:rsidR="00824360" w:rsidRPr="003953AC" w:rsidRDefault="00824360" w:rsidP="00824360">
      <w:pPr>
        <w:pStyle w:val="Kop2"/>
      </w:pPr>
      <w:bookmarkStart w:id="28" w:name="_Toc448303357"/>
      <w:bookmarkStart w:id="29" w:name="_Toc176174723"/>
      <w:bookmarkStart w:id="30" w:name="_Toc212465451"/>
      <w:r w:rsidRPr="003953AC">
        <w:t>Geplande bouwtijd</w:t>
      </w:r>
      <w:bookmarkEnd w:id="28"/>
      <w:bookmarkEnd w:id="29"/>
      <w:bookmarkEnd w:id="30"/>
    </w:p>
    <w:p w14:paraId="72726B61" w14:textId="3CE6047B" w:rsidR="00824360" w:rsidRPr="003953AC" w:rsidRDefault="00824360" w:rsidP="00824360">
      <w:r w:rsidRPr="003953AC">
        <w:t xml:space="preserve">Het werk is </w:t>
      </w:r>
      <w:r w:rsidR="00295327">
        <w:t xml:space="preserve">betreft een </w:t>
      </w:r>
      <w:r w:rsidR="004A2853">
        <w:t>r</w:t>
      </w:r>
      <w:r w:rsidR="00295327">
        <w:t xml:space="preserve">aamovereenkomst met een looptijd van 24 maanden. </w:t>
      </w:r>
      <w:r w:rsidR="004A2853">
        <w:t>U</w:t>
      </w:r>
      <w:r w:rsidRPr="003953AC">
        <w:t>itvoeringsplanning dient</w:t>
      </w:r>
      <w:r w:rsidR="004A2853">
        <w:t xml:space="preserve"> per deelopdracht</w:t>
      </w:r>
      <w:r w:rsidRPr="003953AC">
        <w:t xml:space="preserve"> opgesteld te worden door de aannemer. </w:t>
      </w:r>
    </w:p>
    <w:p w14:paraId="2A8E66CB" w14:textId="77777777" w:rsidR="00824360" w:rsidRPr="003953AC" w:rsidRDefault="00824360" w:rsidP="00824360">
      <w:pPr>
        <w:pStyle w:val="Kop2"/>
      </w:pPr>
      <w:bookmarkStart w:id="31" w:name="_Toc448303359"/>
      <w:bookmarkStart w:id="32" w:name="_Toc176174724"/>
      <w:bookmarkStart w:id="33" w:name="_Toc212465452"/>
      <w:r w:rsidRPr="003953AC">
        <w:t>Gepland aantal werkgevers en zelfstandigen op de bouwplaats:</w:t>
      </w:r>
      <w:bookmarkEnd w:id="31"/>
      <w:bookmarkEnd w:id="32"/>
      <w:bookmarkEnd w:id="33"/>
    </w:p>
    <w:p w14:paraId="340A4BA5" w14:textId="77777777" w:rsidR="00824360" w:rsidRPr="003953AC" w:rsidRDefault="00824360" w:rsidP="00824360">
      <w:r w:rsidRPr="003953AC">
        <w:t>(</w:t>
      </w:r>
      <w:r w:rsidR="00AD61A2" w:rsidRPr="003953AC">
        <w:t>Uitvoeringsfase</w:t>
      </w:r>
      <w:r w:rsidRPr="003953AC">
        <w:t>)</w:t>
      </w:r>
    </w:p>
    <w:p w14:paraId="0A04C0E0" w14:textId="77777777" w:rsidR="00824360" w:rsidRPr="003953AC" w:rsidRDefault="00824360" w:rsidP="00824360">
      <w:pPr>
        <w:pStyle w:val="Kop2"/>
      </w:pPr>
      <w:bookmarkStart w:id="34" w:name="_Toc448303360"/>
      <w:bookmarkStart w:id="35" w:name="_Toc176174725"/>
      <w:bookmarkStart w:id="36" w:name="_Toc212465453"/>
      <w:r w:rsidRPr="003953AC">
        <w:t>Regeling V&amp;G-uitvoeringscoördinatie bij nevenaanneming:</w:t>
      </w:r>
      <w:bookmarkEnd w:id="34"/>
      <w:bookmarkEnd w:id="35"/>
      <w:bookmarkEnd w:id="36"/>
    </w:p>
    <w:p w14:paraId="7368133C" w14:textId="77777777" w:rsidR="00824360" w:rsidRPr="003953AC" w:rsidRDefault="00824360" w:rsidP="00824360">
      <w:r w:rsidRPr="003953AC">
        <w:t>De V&amp;G-uitvoeringscoördinatie geschiedt door de hoofdaannemer van het werk dat beschreven is in bestek. De V&amp;G coördinator heeft, in de uitvoeringsfase, namens de namens de opdrachtgever de volgende taken:</w:t>
      </w:r>
    </w:p>
    <w:p w14:paraId="7AB6D809" w14:textId="77777777" w:rsidR="00093910" w:rsidRPr="003953AC" w:rsidRDefault="00093910" w:rsidP="00824360"/>
    <w:p w14:paraId="538AB932"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Bewerkstelligen dat de betreffende V&amp;G-maatregelen op het werk door alle werkgevers en zelfstandigen op doeltreffende wijze worden toegepast.</w:t>
      </w:r>
    </w:p>
    <w:p w14:paraId="0BEF8A9C" w14:textId="77777777" w:rsidR="00824360" w:rsidRPr="003953AC" w:rsidRDefault="00824360" w:rsidP="00824360">
      <w:pPr>
        <w:pStyle w:val="Lijstalinea"/>
        <w:ind w:left="360"/>
        <w:rPr>
          <w:rFonts w:asciiTheme="majorHAnsi" w:eastAsia="Times New Roman" w:hAnsiTheme="majorHAnsi" w:cs="Arial"/>
          <w:szCs w:val="20"/>
        </w:rPr>
      </w:pPr>
    </w:p>
    <w:p w14:paraId="7FA5352C"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Zeker stellen dat gelijktijdig of achtereenvolgend op het werk aanwezige werkgevers en zelfstandigen hun werkzaamheden goed op elkaar afstemmen. Dit om (bijna-)ongevallen zoveel mogelijk op voorhand uit te kunnen sluiten.</w:t>
      </w:r>
    </w:p>
    <w:p w14:paraId="7FF5C327" w14:textId="77777777" w:rsidR="00824360" w:rsidRPr="003953AC" w:rsidRDefault="00824360" w:rsidP="00824360">
      <w:pPr>
        <w:pStyle w:val="Lijstalinea"/>
        <w:rPr>
          <w:rFonts w:asciiTheme="majorHAnsi" w:eastAsia="Times New Roman" w:hAnsiTheme="majorHAnsi" w:cs="Arial"/>
          <w:szCs w:val="20"/>
        </w:rPr>
      </w:pPr>
    </w:p>
    <w:p w14:paraId="124CBE36"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Bewerkstellingen van voorlichting van werknemers op het werk.</w:t>
      </w:r>
    </w:p>
    <w:p w14:paraId="2529C7A7" w14:textId="77777777" w:rsidR="00824360" w:rsidRPr="003953AC" w:rsidRDefault="00824360" w:rsidP="00824360">
      <w:pPr>
        <w:pStyle w:val="Lijstalinea"/>
        <w:rPr>
          <w:rFonts w:asciiTheme="majorHAnsi" w:eastAsia="Times New Roman" w:hAnsiTheme="majorHAnsi" w:cs="Arial"/>
          <w:szCs w:val="20"/>
        </w:rPr>
      </w:pPr>
    </w:p>
    <w:p w14:paraId="4EDD27AF"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Nemen van de noodzakelijke maatregelen, zodat alleen bevoegde personen het werk kunnen betreden, bijvoorbeeld via hekwerken, poortinstructies, meldingsprocedures enzovoorts.</w:t>
      </w:r>
    </w:p>
    <w:p w14:paraId="1548527F" w14:textId="77777777" w:rsidR="00824360" w:rsidRPr="003953AC" w:rsidRDefault="00824360" w:rsidP="00824360">
      <w:pPr>
        <w:pStyle w:val="Lijstalinea"/>
        <w:rPr>
          <w:rFonts w:asciiTheme="majorHAnsi" w:eastAsia="Times New Roman" w:hAnsiTheme="majorHAnsi" w:cs="Arial"/>
          <w:szCs w:val="20"/>
        </w:rPr>
      </w:pPr>
    </w:p>
    <w:p w14:paraId="12919786"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Ervoor zorgen dat het V&amp;G-plan en –dossier structureel worden aangepast als hier op grond van de voortgang van de werkzaamheden aanleiding toe is. Een compleet, actueel en betrouwbaar V&amp;G-plan en –dossier zijn een vereiste.</w:t>
      </w:r>
    </w:p>
    <w:p w14:paraId="766EAACC" w14:textId="77777777" w:rsidR="00824360" w:rsidRPr="003953AC" w:rsidRDefault="00824360" w:rsidP="00824360">
      <w:pPr>
        <w:pStyle w:val="Lijstalinea"/>
        <w:rPr>
          <w:rFonts w:asciiTheme="majorHAnsi" w:eastAsia="Times New Roman" w:hAnsiTheme="majorHAnsi" w:cs="Arial"/>
          <w:szCs w:val="20"/>
        </w:rPr>
      </w:pPr>
    </w:p>
    <w:p w14:paraId="0E9B3A04" w14:textId="77777777" w:rsidR="00824360" w:rsidRPr="003953AC" w:rsidRDefault="00824360" w:rsidP="002D6BCB">
      <w:pPr>
        <w:pStyle w:val="Lijstalinea"/>
        <w:numPr>
          <w:ilvl w:val="0"/>
          <w:numId w:val="8"/>
        </w:numPr>
        <w:spacing w:line="240" w:lineRule="auto"/>
        <w:rPr>
          <w:rFonts w:asciiTheme="majorHAnsi" w:eastAsia="Times New Roman" w:hAnsiTheme="majorHAnsi" w:cs="Arial"/>
          <w:szCs w:val="20"/>
        </w:rPr>
      </w:pPr>
      <w:r w:rsidRPr="003953AC">
        <w:rPr>
          <w:rFonts w:asciiTheme="majorHAnsi" w:eastAsia="Times New Roman" w:hAnsiTheme="majorHAnsi" w:cs="Arial"/>
          <w:szCs w:val="20"/>
        </w:rPr>
        <w:t>Het nemen van doeltreffende maatregelen indien werkgevers of zelfstandigen onvoldoende of onjuist invulling geven aan hun verplichtingen, zoals genoemd onder punt 1 en 2.</w:t>
      </w:r>
    </w:p>
    <w:p w14:paraId="740D6020" w14:textId="77777777" w:rsidR="00824360" w:rsidRPr="003953AC" w:rsidRDefault="00824360" w:rsidP="00824360">
      <w:pPr>
        <w:pStyle w:val="Kop2"/>
      </w:pPr>
      <w:bookmarkStart w:id="37" w:name="_Toc448303361"/>
      <w:bookmarkStart w:id="38" w:name="_Toc176174726"/>
      <w:bookmarkStart w:id="39" w:name="_Toc212465454"/>
      <w:r w:rsidRPr="003953AC">
        <w:t>Datum van kennisgeving</w:t>
      </w:r>
      <w:bookmarkEnd w:id="37"/>
      <w:bookmarkEnd w:id="38"/>
      <w:bookmarkEnd w:id="39"/>
      <w:r w:rsidRPr="003953AC">
        <w:t xml:space="preserve">  </w:t>
      </w:r>
    </w:p>
    <w:p w14:paraId="402DA010" w14:textId="77777777" w:rsidR="00824360" w:rsidRPr="003953AC" w:rsidRDefault="00824360" w:rsidP="00824360">
      <w:r w:rsidRPr="003953AC">
        <w:t>(</w:t>
      </w:r>
      <w:r w:rsidR="00AD61A2" w:rsidRPr="003953AC">
        <w:t>Uitvoeringsfase</w:t>
      </w:r>
      <w:r w:rsidRPr="003953AC">
        <w:t>)</w:t>
      </w:r>
    </w:p>
    <w:p w14:paraId="31626A25" w14:textId="77777777" w:rsidR="00824360" w:rsidRPr="003953AC" w:rsidRDefault="00824360" w:rsidP="00824360">
      <w:pPr>
        <w:pStyle w:val="Kop2"/>
      </w:pPr>
      <w:bookmarkStart w:id="40" w:name="_Toc448303362"/>
      <w:bookmarkStart w:id="41" w:name="_Toc176174727"/>
      <w:bookmarkStart w:id="42" w:name="_Toc212465455"/>
      <w:r w:rsidRPr="003953AC">
        <w:t>Handtekening opdrachtgever</w:t>
      </w:r>
      <w:bookmarkEnd w:id="40"/>
      <w:bookmarkEnd w:id="41"/>
      <w:bookmarkEnd w:id="42"/>
    </w:p>
    <w:p w14:paraId="278EC93C" w14:textId="77777777" w:rsidR="00824360" w:rsidRPr="003953AC" w:rsidRDefault="00824360" w:rsidP="00824360"/>
    <w:p w14:paraId="2BCADAB0" w14:textId="77777777" w:rsidR="00824360" w:rsidRPr="003953AC" w:rsidRDefault="00824360" w:rsidP="00824360">
      <w:r w:rsidRPr="003953AC">
        <w:t>………………………………………………….</w:t>
      </w:r>
    </w:p>
    <w:p w14:paraId="20346E40" w14:textId="77777777" w:rsidR="00824360" w:rsidRPr="003953AC" w:rsidRDefault="00824360" w:rsidP="00824360">
      <w:r w:rsidRPr="003953AC">
        <w:lastRenderedPageBreak/>
        <w:t xml:space="preserve">Het V&amp;G plan moet ingediend worden bij de regionaal directeur van de Arbeidsinspectie van de regio waarin de bouwlocatie ligt wanneer de geraamde tijdsduur van het bouwwerk meer dan 30 werkdagen beslaat en meer dan 20 werknemers tegelijk arbeid zullen gaan verrichten op de bouwlocatie of indien met de bouwwerkzaamheden meer dan 500 mandagen zijn gemoeid. </w:t>
      </w:r>
    </w:p>
    <w:p w14:paraId="16765EB3" w14:textId="77777777" w:rsidR="00824360" w:rsidRPr="003953AC" w:rsidRDefault="00824360" w:rsidP="00824360">
      <w:pPr>
        <w:pStyle w:val="Kop2"/>
      </w:pPr>
      <w:bookmarkStart w:id="43" w:name="_Toc448303363"/>
      <w:bookmarkStart w:id="44" w:name="_Toc176174728"/>
      <w:bookmarkStart w:id="45" w:name="_Toc212465456"/>
      <w:r w:rsidRPr="003953AC">
        <w:t>Postadres arbeidsinspectie</w:t>
      </w:r>
      <w:bookmarkEnd w:id="43"/>
      <w:bookmarkEnd w:id="44"/>
      <w:bookmarkEnd w:id="45"/>
    </w:p>
    <w:tbl>
      <w:tblPr>
        <w:tblW w:w="8639" w:type="dxa"/>
        <w:tblLayout w:type="fixed"/>
        <w:tblCellMar>
          <w:left w:w="70" w:type="dxa"/>
          <w:right w:w="70" w:type="dxa"/>
        </w:tblCellMar>
        <w:tblLook w:val="0000" w:firstRow="0" w:lastRow="0" w:firstColumn="0" w:lastColumn="0" w:noHBand="0" w:noVBand="0"/>
      </w:tblPr>
      <w:tblGrid>
        <w:gridCol w:w="2969"/>
        <w:gridCol w:w="3827"/>
        <w:gridCol w:w="1843"/>
      </w:tblGrid>
      <w:tr w:rsidR="00824360" w:rsidRPr="003953AC" w14:paraId="4A7A8026" w14:textId="77777777" w:rsidTr="00093910">
        <w:tc>
          <w:tcPr>
            <w:tcW w:w="2969" w:type="dxa"/>
            <w:tcBorders>
              <w:top w:val="single" w:sz="6" w:space="0" w:color="auto"/>
              <w:left w:val="single" w:sz="6" w:space="0" w:color="auto"/>
              <w:bottom w:val="single" w:sz="6" w:space="0" w:color="auto"/>
              <w:right w:val="single" w:sz="6" w:space="0" w:color="auto"/>
            </w:tcBorders>
            <w:shd w:val="clear" w:color="auto" w:fill="C0C0C0"/>
          </w:tcPr>
          <w:p w14:paraId="561BBD83" w14:textId="77777777" w:rsidR="00824360" w:rsidRPr="003953AC" w:rsidRDefault="00824360" w:rsidP="00AF4C37">
            <w:r w:rsidRPr="003953AC">
              <w:t>Postadres</w:t>
            </w:r>
          </w:p>
        </w:tc>
        <w:tc>
          <w:tcPr>
            <w:tcW w:w="3827" w:type="dxa"/>
            <w:tcBorders>
              <w:top w:val="single" w:sz="6" w:space="0" w:color="auto"/>
              <w:left w:val="single" w:sz="6" w:space="0" w:color="auto"/>
              <w:bottom w:val="single" w:sz="6" w:space="0" w:color="auto"/>
              <w:right w:val="single" w:sz="6" w:space="0" w:color="auto"/>
            </w:tcBorders>
            <w:shd w:val="clear" w:color="auto" w:fill="C0C0C0"/>
          </w:tcPr>
          <w:p w14:paraId="0142252F" w14:textId="77777777" w:rsidR="00824360" w:rsidRPr="003953AC" w:rsidRDefault="00824360" w:rsidP="00AF4C37">
            <w:r w:rsidRPr="003953AC">
              <w:t>Bezoekadres</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61992056" w14:textId="77777777" w:rsidR="00824360" w:rsidRPr="003953AC" w:rsidRDefault="00824360" w:rsidP="00093910">
            <w:pPr>
              <w:jc w:val="center"/>
            </w:pPr>
            <w:r w:rsidRPr="003953AC">
              <w:t>Telefoonnummer</w:t>
            </w:r>
          </w:p>
        </w:tc>
      </w:tr>
      <w:tr w:rsidR="00824360" w:rsidRPr="003953AC" w14:paraId="4D20657D" w14:textId="77777777" w:rsidTr="00093910">
        <w:tc>
          <w:tcPr>
            <w:tcW w:w="2969" w:type="dxa"/>
            <w:tcBorders>
              <w:top w:val="single" w:sz="6" w:space="0" w:color="auto"/>
              <w:left w:val="single" w:sz="6" w:space="0" w:color="auto"/>
              <w:bottom w:val="single" w:sz="6" w:space="0" w:color="auto"/>
              <w:right w:val="single" w:sz="6" w:space="0" w:color="auto"/>
            </w:tcBorders>
          </w:tcPr>
          <w:p w14:paraId="58930F3D" w14:textId="77777777" w:rsidR="00824360" w:rsidRPr="003953AC" w:rsidRDefault="00824360" w:rsidP="00AF4C37">
            <w:r w:rsidRPr="003953AC">
              <w:t>Nederlandse Arbeidsinspectie,</w:t>
            </w:r>
          </w:p>
          <w:p w14:paraId="1CBC8468" w14:textId="77777777" w:rsidR="00824360" w:rsidRPr="003953AC" w:rsidRDefault="00824360" w:rsidP="00AF4C37">
            <w:r w:rsidRPr="003953AC">
              <w:t>Postbus 90801</w:t>
            </w:r>
          </w:p>
          <w:p w14:paraId="07305D2E" w14:textId="77777777" w:rsidR="00824360" w:rsidRPr="003953AC" w:rsidRDefault="00824360" w:rsidP="00AF4C37">
            <w:r w:rsidRPr="003953AC">
              <w:t>2509 LV Den Haag</w:t>
            </w:r>
          </w:p>
        </w:tc>
        <w:tc>
          <w:tcPr>
            <w:tcW w:w="3827" w:type="dxa"/>
            <w:tcBorders>
              <w:top w:val="single" w:sz="6" w:space="0" w:color="auto"/>
              <w:left w:val="single" w:sz="6" w:space="0" w:color="auto"/>
              <w:bottom w:val="single" w:sz="6" w:space="0" w:color="auto"/>
              <w:right w:val="single" w:sz="6" w:space="0" w:color="auto"/>
            </w:tcBorders>
          </w:tcPr>
          <w:p w14:paraId="6573678E" w14:textId="77777777" w:rsidR="00824360" w:rsidRPr="003953AC" w:rsidRDefault="00824360" w:rsidP="00AF4C37">
            <w:r w:rsidRPr="003953AC">
              <w:t>Ministerie van Sociale Zaken en Werkgelegenheid, Nederlandse Arbeidsinspectie,</w:t>
            </w:r>
          </w:p>
          <w:p w14:paraId="1758951F" w14:textId="77777777" w:rsidR="00824360" w:rsidRPr="003953AC" w:rsidRDefault="00824360" w:rsidP="00AF4C37">
            <w:r w:rsidRPr="003953AC">
              <w:t>Parnassusplein 5</w:t>
            </w:r>
          </w:p>
          <w:p w14:paraId="3C5D7445" w14:textId="77777777" w:rsidR="00824360" w:rsidRPr="003953AC" w:rsidRDefault="00824360" w:rsidP="00AF4C37">
            <w:r w:rsidRPr="003953AC">
              <w:t>2511 VX Den Haag</w:t>
            </w:r>
          </w:p>
        </w:tc>
        <w:tc>
          <w:tcPr>
            <w:tcW w:w="1843" w:type="dxa"/>
            <w:tcBorders>
              <w:top w:val="single" w:sz="6" w:space="0" w:color="auto"/>
              <w:left w:val="single" w:sz="6" w:space="0" w:color="auto"/>
              <w:bottom w:val="single" w:sz="6" w:space="0" w:color="auto"/>
              <w:right w:val="single" w:sz="6" w:space="0" w:color="auto"/>
            </w:tcBorders>
          </w:tcPr>
          <w:p w14:paraId="684242C5" w14:textId="77777777" w:rsidR="00824360" w:rsidRPr="003953AC" w:rsidRDefault="00824360" w:rsidP="00093910">
            <w:pPr>
              <w:jc w:val="center"/>
            </w:pPr>
            <w:r w:rsidRPr="003953AC">
              <w:t>0800-5151</w:t>
            </w:r>
          </w:p>
          <w:p w14:paraId="51087940" w14:textId="77777777" w:rsidR="00824360" w:rsidRPr="003953AC" w:rsidRDefault="00AD61A2" w:rsidP="00093910">
            <w:pPr>
              <w:jc w:val="center"/>
            </w:pPr>
            <w:r w:rsidRPr="003953AC">
              <w:t>(</w:t>
            </w:r>
            <w:r w:rsidR="006844FF" w:rsidRPr="003953AC">
              <w:t>Ook</w:t>
            </w:r>
            <w:r w:rsidR="00824360" w:rsidRPr="003953AC">
              <w:t xml:space="preserve"> bij spoed)</w:t>
            </w:r>
          </w:p>
        </w:tc>
      </w:tr>
    </w:tbl>
    <w:p w14:paraId="6EE2530F" w14:textId="77777777" w:rsidR="00093910" w:rsidRPr="003953AC" w:rsidRDefault="00093910">
      <w:r w:rsidRPr="003953AC">
        <w:br w:type="page"/>
      </w:r>
    </w:p>
    <w:p w14:paraId="7B9960CE" w14:textId="77777777" w:rsidR="0007131C" w:rsidRPr="003953AC" w:rsidRDefault="00093910" w:rsidP="00093910">
      <w:pPr>
        <w:pStyle w:val="Kop1"/>
      </w:pPr>
      <w:bookmarkStart w:id="46" w:name="_Toc448303364"/>
      <w:bookmarkStart w:id="47" w:name="_Toc176174729"/>
      <w:bookmarkStart w:id="48" w:name="_Toc212465457"/>
      <w:r w:rsidRPr="003953AC">
        <w:lastRenderedPageBreak/>
        <w:t>Veiligheid en gezondheid</w:t>
      </w:r>
      <w:bookmarkEnd w:id="46"/>
      <w:bookmarkEnd w:id="47"/>
      <w:bookmarkEnd w:id="48"/>
    </w:p>
    <w:p w14:paraId="4623B081" w14:textId="77777777" w:rsidR="00093910" w:rsidRPr="003953AC" w:rsidRDefault="00093910" w:rsidP="00093910">
      <w:pPr>
        <w:pStyle w:val="Kop2"/>
      </w:pPr>
      <w:bookmarkStart w:id="49" w:name="_Toc212465458"/>
      <w:r w:rsidRPr="003953AC">
        <w:t>Arbeidsomstandighedenbesluit</w:t>
      </w:r>
      <w:bookmarkEnd w:id="49"/>
    </w:p>
    <w:p w14:paraId="62370D78" w14:textId="77777777" w:rsidR="00093910" w:rsidRPr="003953AC" w:rsidRDefault="00093910" w:rsidP="00093910">
      <w:r w:rsidRPr="003953AC">
        <w:t>In de navolgende paragrafen worden de bijzondere uit het ontwerp voortvloeiende risico's beschreven.</w:t>
      </w:r>
    </w:p>
    <w:p w14:paraId="750C8ECE" w14:textId="77777777" w:rsidR="00093910" w:rsidRPr="003953AC" w:rsidRDefault="00093910" w:rsidP="00093910"/>
    <w:p w14:paraId="7DCF6959" w14:textId="77777777" w:rsidR="00093910" w:rsidRPr="003953AC" w:rsidRDefault="00093910" w:rsidP="00093910">
      <w:r w:rsidRPr="003953AC">
        <w:t>Ten aanzien van het civieltechnische, bouwkundige- en installatiewerk worden de bijzondere veiligheidsrisico's beschreven voor zover zij de "normale" uitvoeringsrisico's te boven gaan. Met betrekking tot saneringswerkzaamheden wordt verwezen naar de in het bestek en de betreffende posten vermelde van toepassing zijnde veiligheidsklasse(n). Indien volgens een bestek post de nadere invulling van uitvoeringsaanpak, materiaal en materieel ter keuze van de aannemer wordt gelaten, wordt van de aannemer verwacht de eventuele risico's, verbonden aan de door de aannemer gemaakte keuze, te beschrijven in het door de aannemer op te stellen veiligheidsplan voor de uitvoering.</w:t>
      </w:r>
    </w:p>
    <w:p w14:paraId="1909668F" w14:textId="77777777" w:rsidR="00093910" w:rsidRPr="003953AC" w:rsidRDefault="00093910" w:rsidP="00093910"/>
    <w:p w14:paraId="18B02CBB" w14:textId="77777777" w:rsidR="00093910" w:rsidRPr="003953AC" w:rsidRDefault="00093910" w:rsidP="00093910">
      <w:r w:rsidRPr="003953AC">
        <w:t>Risico's vanuit het ontwerp, welke mogelijk lichamelijk letsel als rugklachten, gehoor- en oogbeschadigingen of verwondingen tot gevolg kunnen hebben, zijn in de navolgende staat weergegeven als "</w:t>
      </w:r>
      <w:r w:rsidRPr="003953AC">
        <w:rPr>
          <w:b/>
          <w:bCs/>
        </w:rPr>
        <w:t>Lichamelijk letsel</w:t>
      </w:r>
      <w:r w:rsidRPr="003953AC">
        <w:t>".</w:t>
      </w:r>
    </w:p>
    <w:p w14:paraId="39B0BEED" w14:textId="77777777" w:rsidR="00093910" w:rsidRPr="003953AC" w:rsidRDefault="00093910" w:rsidP="00DC4DA2">
      <w:pPr>
        <w:pStyle w:val="Kop2"/>
      </w:pPr>
      <w:bookmarkStart w:id="50" w:name="_Toc176174731"/>
      <w:bookmarkStart w:id="51" w:name="_Toc212465459"/>
      <w:r w:rsidRPr="003953AC">
        <w:t>Veiligheids- en Gezondheidsgevaren voortvloeiend uit het ontwerp.</w:t>
      </w:r>
      <w:bookmarkEnd w:id="50"/>
      <w:bookmarkEnd w:id="51"/>
    </w:p>
    <w:p w14:paraId="4C995E64" w14:textId="77777777" w:rsidR="00F327F2" w:rsidRPr="003953AC" w:rsidRDefault="00F327F2" w:rsidP="00F327F2">
      <w:pPr>
        <w:pStyle w:val="Kop3"/>
      </w:pPr>
      <w:r w:rsidRPr="003953AC">
        <w:t>Opruimwer</w:t>
      </w:r>
      <w:r w:rsidR="0088610C" w:rsidRPr="003953AC">
        <w:t>k</w:t>
      </w:r>
      <w:r w:rsidRPr="003953AC">
        <w:t>zaamheden</w:t>
      </w:r>
    </w:p>
    <w:p w14:paraId="32C7096E" w14:textId="77777777" w:rsidR="00BA0B78" w:rsidRPr="003953AC" w:rsidRDefault="00BA0B78" w:rsidP="00BA0B78"/>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130F10" w:rsidRPr="003953AC" w14:paraId="5C52631D" w14:textId="77777777" w:rsidTr="0016274D">
        <w:trPr>
          <w:trHeight w:val="283"/>
        </w:trPr>
        <w:tc>
          <w:tcPr>
            <w:tcW w:w="1702" w:type="dxa"/>
            <w:tcBorders>
              <w:top w:val="single" w:sz="4" w:space="0" w:color="auto"/>
            </w:tcBorders>
            <w:shd w:val="clear" w:color="auto" w:fill="ADADAD" w:themeFill="background2" w:themeFillShade="BF"/>
            <w:vAlign w:val="center"/>
          </w:tcPr>
          <w:p w14:paraId="18C19868"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Activiteiten</w:t>
            </w:r>
          </w:p>
        </w:tc>
        <w:tc>
          <w:tcPr>
            <w:tcW w:w="3177" w:type="dxa"/>
            <w:tcBorders>
              <w:top w:val="single" w:sz="4" w:space="0" w:color="auto"/>
            </w:tcBorders>
            <w:shd w:val="clear" w:color="auto" w:fill="ADADAD" w:themeFill="background2" w:themeFillShade="BF"/>
            <w:vAlign w:val="center"/>
          </w:tcPr>
          <w:p w14:paraId="56008048"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Arborisico</w:t>
            </w:r>
          </w:p>
        </w:tc>
        <w:tc>
          <w:tcPr>
            <w:tcW w:w="4188" w:type="dxa"/>
            <w:tcBorders>
              <w:top w:val="single" w:sz="4" w:space="0" w:color="auto"/>
            </w:tcBorders>
            <w:shd w:val="clear" w:color="auto" w:fill="ADADAD" w:themeFill="background2" w:themeFillShade="BF"/>
            <w:vAlign w:val="center"/>
          </w:tcPr>
          <w:p w14:paraId="6C463454"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Voorgestelde maatregelen</w:t>
            </w:r>
          </w:p>
        </w:tc>
      </w:tr>
      <w:tr w:rsidR="00130F10" w:rsidRPr="003953AC" w14:paraId="7D2EE326" w14:textId="77777777" w:rsidTr="0016274D">
        <w:tc>
          <w:tcPr>
            <w:tcW w:w="1702" w:type="dxa"/>
            <w:tcBorders>
              <w:top w:val="single" w:sz="4" w:space="0" w:color="auto"/>
            </w:tcBorders>
          </w:tcPr>
          <w:p w14:paraId="5FB13F40"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Opbreken kantopsluiting en elementen- verharding</w:t>
            </w:r>
          </w:p>
        </w:tc>
        <w:tc>
          <w:tcPr>
            <w:tcW w:w="3177" w:type="dxa"/>
            <w:tcBorders>
              <w:top w:val="single" w:sz="4" w:space="0" w:color="auto"/>
            </w:tcBorders>
          </w:tcPr>
          <w:p w14:paraId="2DD473C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4A6AB152" w14:textId="77777777" w:rsidR="00130F10" w:rsidRPr="003953AC" w:rsidRDefault="00AD61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Borders>
              <w:top w:val="single" w:sz="4" w:space="0" w:color="auto"/>
            </w:tcBorders>
          </w:tcPr>
          <w:p w14:paraId="7A2185A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73125DD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22A613A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584C1FA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7B67B99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5547A0D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37F2EB05"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6F5B7500" w14:textId="77777777" w:rsidTr="0016274D">
        <w:trPr>
          <w:trHeight w:val="300"/>
        </w:trPr>
        <w:tc>
          <w:tcPr>
            <w:tcW w:w="1702" w:type="dxa"/>
            <w:tcBorders>
              <w:top w:val="nil"/>
            </w:tcBorders>
          </w:tcPr>
          <w:p w14:paraId="0ACD1BD3"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Verwijderen markeringen</w:t>
            </w:r>
          </w:p>
        </w:tc>
        <w:tc>
          <w:tcPr>
            <w:tcW w:w="3177" w:type="dxa"/>
            <w:tcBorders>
              <w:top w:val="nil"/>
            </w:tcBorders>
          </w:tcPr>
          <w:p w14:paraId="79B11A3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Borders>
              <w:top w:val="nil"/>
            </w:tcBorders>
          </w:tcPr>
          <w:p w14:paraId="1A484C9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62ADDEF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4350965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05A40F7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01F2719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4CFBB4FF"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23FF0B61" w14:textId="77777777" w:rsidTr="0016274D">
        <w:tc>
          <w:tcPr>
            <w:tcW w:w="1702" w:type="dxa"/>
            <w:tcBorders>
              <w:top w:val="nil"/>
            </w:tcBorders>
          </w:tcPr>
          <w:p w14:paraId="22A47418"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Zagen, opbreken en frezen asfalt</w:t>
            </w:r>
          </w:p>
        </w:tc>
        <w:tc>
          <w:tcPr>
            <w:tcW w:w="3177" w:type="dxa"/>
            <w:tcBorders>
              <w:top w:val="nil"/>
            </w:tcBorders>
          </w:tcPr>
          <w:p w14:paraId="1A06703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Gehoorbeschadiging</w:t>
            </w:r>
          </w:p>
          <w:p w14:paraId="040AFFD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35058E2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312A7C9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Borders>
              <w:top w:val="nil"/>
            </w:tcBorders>
          </w:tcPr>
          <w:p w14:paraId="45FA058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Maatregelen volgens publicatie 210 CROW</w:t>
            </w:r>
          </w:p>
          <w:p w14:paraId="23B28B4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13969D2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1416CF8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4A2383D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4F86CD1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0176C55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Stofmaskers</w:t>
            </w:r>
          </w:p>
          <w:p w14:paraId="447DA09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22861EE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0E5CD17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Opstellen schollen of freesplan</w:t>
            </w:r>
          </w:p>
          <w:p w14:paraId="19DBE579"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6791A2C1" w14:textId="77777777" w:rsidTr="0016274D">
        <w:tc>
          <w:tcPr>
            <w:tcW w:w="1702" w:type="dxa"/>
            <w:tcBorders>
              <w:top w:val="nil"/>
              <w:bottom w:val="single" w:sz="4" w:space="0" w:color="auto"/>
            </w:tcBorders>
          </w:tcPr>
          <w:p w14:paraId="0A645977"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Teerhoudend asfalt</w:t>
            </w:r>
          </w:p>
        </w:tc>
        <w:tc>
          <w:tcPr>
            <w:tcW w:w="3177" w:type="dxa"/>
            <w:tcBorders>
              <w:top w:val="nil"/>
              <w:bottom w:val="single" w:sz="4" w:space="0" w:color="auto"/>
            </w:tcBorders>
          </w:tcPr>
          <w:p w14:paraId="46C8D9C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Gehoorbeschadiging</w:t>
            </w:r>
          </w:p>
          <w:p w14:paraId="2258C12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41F6BEA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31FDAD9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lastRenderedPageBreak/>
              <w:t>Aanrijding</w:t>
            </w:r>
          </w:p>
          <w:p w14:paraId="6BF9634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Schadelijke dampen</w:t>
            </w:r>
          </w:p>
          <w:p w14:paraId="59628A6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Huidcontact schadelijke stoffen</w:t>
            </w:r>
          </w:p>
        </w:tc>
        <w:tc>
          <w:tcPr>
            <w:tcW w:w="4188" w:type="dxa"/>
            <w:tcBorders>
              <w:top w:val="nil"/>
              <w:bottom w:val="single" w:sz="4" w:space="0" w:color="auto"/>
            </w:tcBorders>
          </w:tcPr>
          <w:p w14:paraId="3465B70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lastRenderedPageBreak/>
              <w:t>Maatregelen volgens publicatie 210 CROW</w:t>
            </w:r>
          </w:p>
          <w:p w14:paraId="3D2BD7F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560A118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5B5025B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lastRenderedPageBreak/>
              <w:t>Veiligheidsschoenen</w:t>
            </w:r>
          </w:p>
          <w:p w14:paraId="2CC4A37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0EC0FED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1CFCCDA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Stofmaskers</w:t>
            </w:r>
          </w:p>
          <w:p w14:paraId="29695F5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4A7AB1B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6000AD0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Opstellen schollen of freesplan</w:t>
            </w:r>
          </w:p>
          <w:p w14:paraId="14FA761B"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7904AC71" w14:textId="77777777" w:rsidTr="0016274D">
        <w:tc>
          <w:tcPr>
            <w:tcW w:w="1702" w:type="dxa"/>
            <w:tcBorders>
              <w:top w:val="single" w:sz="4" w:space="0" w:color="auto"/>
            </w:tcBorders>
          </w:tcPr>
          <w:p w14:paraId="591DA1C0"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lastRenderedPageBreak/>
              <w:t>Verwijderen palen, bebording straatmeubilair en hekwerken</w:t>
            </w:r>
          </w:p>
        </w:tc>
        <w:tc>
          <w:tcPr>
            <w:tcW w:w="3177" w:type="dxa"/>
            <w:tcBorders>
              <w:top w:val="single" w:sz="4" w:space="0" w:color="auto"/>
            </w:tcBorders>
          </w:tcPr>
          <w:p w14:paraId="60D3223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Letsel door </w:t>
            </w:r>
            <w:r w:rsidR="00AD61A2" w:rsidRPr="003953AC">
              <w:rPr>
                <w:sz w:val="16"/>
                <w:szCs w:val="16"/>
                <w:lang w:val="nl-NL"/>
              </w:rPr>
              <w:t>scherpe/</w:t>
            </w:r>
            <w:r w:rsidRPr="003953AC">
              <w:rPr>
                <w:sz w:val="16"/>
                <w:szCs w:val="16"/>
                <w:lang w:val="nl-NL"/>
              </w:rPr>
              <w:t xml:space="preserve"> uitstekende delen</w:t>
            </w:r>
          </w:p>
          <w:p w14:paraId="1ED434D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vallen/ kantelen materialen</w:t>
            </w:r>
          </w:p>
          <w:p w14:paraId="4DFB803B" w14:textId="77777777" w:rsidR="00130F10" w:rsidRPr="003953AC" w:rsidRDefault="00AD61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Borders>
              <w:top w:val="single" w:sz="4" w:space="0" w:color="auto"/>
            </w:tcBorders>
          </w:tcPr>
          <w:p w14:paraId="447341C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14AE7FA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0563EAC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6532CE9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Afschermen scherpe/ uitstekende delen</w:t>
            </w:r>
          </w:p>
          <w:p w14:paraId="692BC80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Gecertificeerde hijsmiddelen en materieel</w:t>
            </w:r>
          </w:p>
          <w:p w14:paraId="4FA57A3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1A4EDA1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Materieel </w:t>
            </w:r>
            <w:r w:rsidR="0000504D" w:rsidRPr="003953AC">
              <w:rPr>
                <w:sz w:val="16"/>
                <w:szCs w:val="16"/>
                <w:lang w:val="nl-NL"/>
              </w:rPr>
              <w:t>met achteruitrijsignalering</w:t>
            </w:r>
          </w:p>
          <w:p w14:paraId="5E106D3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373B4CF9" w14:textId="77777777" w:rsidR="00130F10" w:rsidRPr="003953AC" w:rsidRDefault="00130F10" w:rsidP="00130F10">
            <w:pPr>
              <w:pStyle w:val="Geenafstand"/>
              <w:spacing w:line="240" w:lineRule="auto"/>
              <w:ind w:left="7"/>
              <w:contextualSpacing/>
              <w:rPr>
                <w:sz w:val="16"/>
                <w:szCs w:val="16"/>
                <w:lang w:val="nl-NL"/>
              </w:rPr>
            </w:pPr>
          </w:p>
        </w:tc>
      </w:tr>
    </w:tbl>
    <w:p w14:paraId="0D03B997" w14:textId="77777777" w:rsidR="00F327F2" w:rsidRPr="003953AC" w:rsidRDefault="00F327F2" w:rsidP="00F327F2">
      <w:pPr>
        <w:pStyle w:val="Kop3"/>
      </w:pPr>
      <w:r w:rsidRPr="003953AC">
        <w:t>Grondwerk</w:t>
      </w:r>
    </w:p>
    <w:p w14:paraId="62F39252" w14:textId="77777777" w:rsidR="00BA0B78" w:rsidRPr="003953AC" w:rsidRDefault="00BA0B78" w:rsidP="00BA0B78"/>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FA67CB" w:rsidRPr="003953AC" w14:paraId="4DED945F" w14:textId="77777777" w:rsidTr="00DC4DA2">
        <w:trPr>
          <w:trHeight w:val="284"/>
        </w:trPr>
        <w:tc>
          <w:tcPr>
            <w:tcW w:w="1702" w:type="dxa"/>
            <w:tcBorders>
              <w:top w:val="single" w:sz="4" w:space="0" w:color="auto"/>
              <w:bottom w:val="single" w:sz="4" w:space="0" w:color="auto"/>
            </w:tcBorders>
            <w:shd w:val="clear" w:color="auto" w:fill="ADADAD" w:themeFill="background2" w:themeFillShade="BF"/>
            <w:vAlign w:val="center"/>
          </w:tcPr>
          <w:p w14:paraId="35414408" w14:textId="77777777" w:rsidR="00FA67CB" w:rsidRPr="003953AC" w:rsidRDefault="00FA67CB" w:rsidP="00FA67CB">
            <w:pPr>
              <w:pStyle w:val="Geenafstand"/>
              <w:spacing w:line="240" w:lineRule="auto"/>
              <w:contextualSpacing/>
              <w:rPr>
                <w:sz w:val="16"/>
                <w:szCs w:val="16"/>
                <w:lang w:val="nl-NL"/>
              </w:rPr>
            </w:pPr>
            <w:r w:rsidRPr="003953AC">
              <w:rPr>
                <w:b/>
                <w:bCs/>
                <w:sz w:val="16"/>
                <w:szCs w:val="16"/>
                <w:lang w:val="nl-NL"/>
              </w:rPr>
              <w:t>Activiteiten</w:t>
            </w:r>
          </w:p>
        </w:tc>
        <w:tc>
          <w:tcPr>
            <w:tcW w:w="3177" w:type="dxa"/>
            <w:tcBorders>
              <w:top w:val="single" w:sz="4" w:space="0" w:color="auto"/>
              <w:bottom w:val="single" w:sz="4" w:space="0" w:color="auto"/>
            </w:tcBorders>
            <w:shd w:val="clear" w:color="auto" w:fill="ADADAD" w:themeFill="background2" w:themeFillShade="BF"/>
            <w:vAlign w:val="center"/>
          </w:tcPr>
          <w:p w14:paraId="23DBC47E" w14:textId="77777777" w:rsidR="00FA67CB" w:rsidRPr="003953AC" w:rsidRDefault="00FA67CB" w:rsidP="00FA67CB">
            <w:pPr>
              <w:pStyle w:val="Geenafstand"/>
              <w:spacing w:line="240" w:lineRule="auto"/>
              <w:ind w:left="7"/>
              <w:contextualSpacing/>
              <w:rPr>
                <w:sz w:val="16"/>
                <w:szCs w:val="16"/>
                <w:lang w:val="nl-NL"/>
              </w:rPr>
            </w:pPr>
            <w:r w:rsidRPr="003953AC">
              <w:rPr>
                <w:b/>
                <w:bCs/>
                <w:sz w:val="16"/>
                <w:szCs w:val="16"/>
                <w:lang w:val="nl-NL"/>
              </w:rPr>
              <w:t>Arborisico</w:t>
            </w:r>
          </w:p>
        </w:tc>
        <w:tc>
          <w:tcPr>
            <w:tcW w:w="4188" w:type="dxa"/>
            <w:tcBorders>
              <w:top w:val="single" w:sz="4" w:space="0" w:color="auto"/>
              <w:bottom w:val="single" w:sz="4" w:space="0" w:color="auto"/>
            </w:tcBorders>
            <w:shd w:val="clear" w:color="auto" w:fill="ADADAD" w:themeFill="background2" w:themeFillShade="BF"/>
            <w:vAlign w:val="center"/>
          </w:tcPr>
          <w:p w14:paraId="410DEA98" w14:textId="77777777" w:rsidR="00FA67CB" w:rsidRPr="003953AC" w:rsidRDefault="00FA67CB" w:rsidP="00FA67CB">
            <w:pPr>
              <w:pStyle w:val="Geenafstand"/>
              <w:spacing w:line="240" w:lineRule="auto"/>
              <w:ind w:left="7"/>
              <w:contextualSpacing/>
              <w:rPr>
                <w:sz w:val="16"/>
                <w:szCs w:val="16"/>
                <w:lang w:val="nl-NL"/>
              </w:rPr>
            </w:pPr>
            <w:r w:rsidRPr="003953AC">
              <w:rPr>
                <w:b/>
                <w:bCs/>
                <w:sz w:val="16"/>
                <w:szCs w:val="16"/>
                <w:lang w:val="nl-NL"/>
              </w:rPr>
              <w:t>Voorgestelde maatregelen</w:t>
            </w:r>
          </w:p>
        </w:tc>
      </w:tr>
      <w:tr w:rsidR="00BA0B78" w:rsidRPr="003953AC" w14:paraId="2F3EC760" w14:textId="77777777" w:rsidTr="00DC4DA2">
        <w:trPr>
          <w:trHeight w:val="1249"/>
        </w:trPr>
        <w:tc>
          <w:tcPr>
            <w:tcW w:w="1702" w:type="dxa"/>
            <w:tcBorders>
              <w:top w:val="nil"/>
              <w:bottom w:val="single" w:sz="4" w:space="0" w:color="auto"/>
            </w:tcBorders>
          </w:tcPr>
          <w:p w14:paraId="2E61E178" w14:textId="77777777" w:rsidR="00BA0B78" w:rsidRPr="003953AC" w:rsidRDefault="00BA0B78" w:rsidP="00130F10">
            <w:pPr>
              <w:pStyle w:val="Geenafstand"/>
              <w:spacing w:line="240" w:lineRule="auto"/>
              <w:contextualSpacing/>
              <w:rPr>
                <w:sz w:val="16"/>
                <w:szCs w:val="16"/>
                <w:lang w:val="nl-NL"/>
              </w:rPr>
            </w:pPr>
            <w:r w:rsidRPr="003953AC">
              <w:rPr>
                <w:sz w:val="16"/>
                <w:szCs w:val="16"/>
                <w:lang w:val="nl-NL"/>
              </w:rPr>
              <w:t xml:space="preserve">Grond </w:t>
            </w:r>
            <w:r w:rsidR="0000504D" w:rsidRPr="003953AC">
              <w:rPr>
                <w:sz w:val="16"/>
                <w:szCs w:val="16"/>
                <w:lang w:val="nl-NL"/>
              </w:rPr>
              <w:t>ontgraven,</w:t>
            </w:r>
            <w:r w:rsidRPr="003953AC">
              <w:rPr>
                <w:sz w:val="16"/>
                <w:szCs w:val="16"/>
                <w:lang w:val="nl-NL"/>
              </w:rPr>
              <w:t xml:space="preserve"> vervoeren, verwerken, verdichten en </w:t>
            </w:r>
            <w:r w:rsidR="006844FF" w:rsidRPr="003953AC">
              <w:rPr>
                <w:sz w:val="16"/>
                <w:szCs w:val="16"/>
                <w:lang w:val="nl-NL"/>
              </w:rPr>
              <w:t>profileren in</w:t>
            </w:r>
            <w:r w:rsidRPr="003953AC">
              <w:rPr>
                <w:sz w:val="16"/>
                <w:szCs w:val="16"/>
                <w:lang w:val="nl-NL"/>
              </w:rPr>
              <w:t xml:space="preserve"> cunet</w:t>
            </w:r>
          </w:p>
        </w:tc>
        <w:tc>
          <w:tcPr>
            <w:tcW w:w="3177" w:type="dxa"/>
            <w:tcBorders>
              <w:top w:val="nil"/>
              <w:bottom w:val="single" w:sz="4" w:space="0" w:color="auto"/>
            </w:tcBorders>
          </w:tcPr>
          <w:p w14:paraId="7C13941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1624BB27"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1A2C92A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Fysieke overbelasting</w:t>
            </w:r>
          </w:p>
          <w:p w14:paraId="3B01B43B"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Bekneld raken</w:t>
            </w:r>
          </w:p>
        </w:tc>
        <w:tc>
          <w:tcPr>
            <w:tcW w:w="4188" w:type="dxa"/>
            <w:tcBorders>
              <w:top w:val="nil"/>
              <w:bottom w:val="single" w:sz="4" w:space="0" w:color="auto"/>
            </w:tcBorders>
          </w:tcPr>
          <w:p w14:paraId="4B6C067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0A3FC9B6"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4C2A087C"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03944DD3"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Mechanisch ontgraven</w:t>
            </w:r>
          </w:p>
          <w:p w14:paraId="6B7A43C8"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Trillings- en geluidsarm materieel</w:t>
            </w:r>
          </w:p>
          <w:p w14:paraId="4C874F55"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Wegafzetting</w:t>
            </w:r>
          </w:p>
          <w:p w14:paraId="7DFB5D7F" w14:textId="77777777" w:rsidR="00130F10" w:rsidRPr="003953AC" w:rsidRDefault="00130F10" w:rsidP="00130F10">
            <w:pPr>
              <w:pStyle w:val="Geenafstand"/>
              <w:spacing w:line="240" w:lineRule="auto"/>
              <w:ind w:left="148"/>
              <w:contextualSpacing/>
              <w:rPr>
                <w:sz w:val="16"/>
                <w:szCs w:val="16"/>
                <w:lang w:val="nl-NL"/>
              </w:rPr>
            </w:pPr>
          </w:p>
        </w:tc>
      </w:tr>
      <w:tr w:rsidR="00BA0B78" w:rsidRPr="003953AC" w14:paraId="6C607BB8" w14:textId="77777777" w:rsidTr="00DC4DA2">
        <w:tc>
          <w:tcPr>
            <w:tcW w:w="1702" w:type="dxa"/>
            <w:tcBorders>
              <w:top w:val="single" w:sz="4" w:space="0" w:color="auto"/>
              <w:left w:val="single" w:sz="4" w:space="0" w:color="auto"/>
              <w:bottom w:val="single" w:sz="4" w:space="0" w:color="auto"/>
              <w:right w:val="single" w:sz="4" w:space="0" w:color="auto"/>
            </w:tcBorders>
          </w:tcPr>
          <w:p w14:paraId="167379A1" w14:textId="77777777" w:rsidR="00BA0B78" w:rsidRPr="003953AC" w:rsidRDefault="00BA0B78" w:rsidP="00FA67CB">
            <w:pPr>
              <w:pStyle w:val="Geenafstand"/>
              <w:spacing w:line="240" w:lineRule="auto"/>
              <w:contextualSpacing/>
              <w:rPr>
                <w:sz w:val="16"/>
                <w:szCs w:val="16"/>
                <w:lang w:val="nl-NL"/>
              </w:rPr>
            </w:pPr>
            <w:r w:rsidRPr="003953AC">
              <w:rPr>
                <w:sz w:val="16"/>
                <w:szCs w:val="16"/>
                <w:lang w:val="nl-NL"/>
              </w:rPr>
              <w:t>Grond ontgraven en verwerken in sleuf</w:t>
            </w:r>
          </w:p>
        </w:tc>
        <w:tc>
          <w:tcPr>
            <w:tcW w:w="3177" w:type="dxa"/>
            <w:tcBorders>
              <w:top w:val="single" w:sz="4" w:space="0" w:color="auto"/>
              <w:left w:val="single" w:sz="4" w:space="0" w:color="auto"/>
              <w:bottom w:val="single" w:sz="4" w:space="0" w:color="auto"/>
              <w:right w:val="single" w:sz="4" w:space="0" w:color="auto"/>
            </w:tcBorders>
          </w:tcPr>
          <w:p w14:paraId="670DE177"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1A8F731E"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0C3FF40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Fysieke overbelasting</w:t>
            </w:r>
          </w:p>
          <w:p w14:paraId="0C8292BC"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Bekneld raken</w:t>
            </w:r>
          </w:p>
          <w:p w14:paraId="0843DB0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Bedelving</w:t>
            </w:r>
          </w:p>
        </w:tc>
        <w:tc>
          <w:tcPr>
            <w:tcW w:w="4188" w:type="dxa"/>
            <w:tcBorders>
              <w:top w:val="single" w:sz="4" w:space="0" w:color="auto"/>
              <w:left w:val="single" w:sz="4" w:space="0" w:color="auto"/>
              <w:bottom w:val="single" w:sz="4" w:space="0" w:color="auto"/>
              <w:right w:val="single" w:sz="4" w:space="0" w:color="auto"/>
            </w:tcBorders>
          </w:tcPr>
          <w:p w14:paraId="2E35DC15"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6348CAD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7A9BC485"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44CF17A7"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Mechanisch ontgraven</w:t>
            </w:r>
          </w:p>
          <w:p w14:paraId="57CB4CE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Afzetting sleuf</w:t>
            </w:r>
          </w:p>
          <w:p w14:paraId="2D519DE5"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Ontgraven onder natuurlijk talud</w:t>
            </w:r>
          </w:p>
          <w:p w14:paraId="2F23369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Ontsnappingsmogelijkheden uit sleuf</w:t>
            </w:r>
          </w:p>
          <w:p w14:paraId="74F1A42E" w14:textId="77777777" w:rsidR="00BA0B78" w:rsidRPr="003953AC" w:rsidRDefault="0000504D"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Sleufbekisting/</w:t>
            </w:r>
            <w:r w:rsidR="00BA0B78" w:rsidRPr="003953AC">
              <w:rPr>
                <w:sz w:val="16"/>
                <w:szCs w:val="16"/>
                <w:lang w:val="nl-NL"/>
              </w:rPr>
              <w:t xml:space="preserve"> afstempeling</w:t>
            </w:r>
          </w:p>
          <w:p w14:paraId="75345F6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Wegafzetting</w:t>
            </w:r>
          </w:p>
          <w:p w14:paraId="753E26B9" w14:textId="77777777" w:rsidR="00130F10" w:rsidRPr="003953AC" w:rsidRDefault="00130F10" w:rsidP="00130F10">
            <w:pPr>
              <w:pStyle w:val="Geenafstand"/>
              <w:spacing w:line="240" w:lineRule="auto"/>
              <w:ind w:left="148"/>
              <w:contextualSpacing/>
              <w:rPr>
                <w:sz w:val="16"/>
                <w:szCs w:val="16"/>
                <w:lang w:val="nl-NL"/>
              </w:rPr>
            </w:pPr>
          </w:p>
        </w:tc>
      </w:tr>
      <w:tr w:rsidR="00BA0B78" w:rsidRPr="003953AC" w14:paraId="1CEB143D" w14:textId="77777777" w:rsidTr="00DC4DA2">
        <w:tc>
          <w:tcPr>
            <w:tcW w:w="1702" w:type="dxa"/>
            <w:tcBorders>
              <w:top w:val="single" w:sz="4" w:space="0" w:color="auto"/>
            </w:tcBorders>
          </w:tcPr>
          <w:p w14:paraId="4C772D11" w14:textId="77777777" w:rsidR="00BA0B78" w:rsidRPr="003953AC" w:rsidRDefault="00BA0B78" w:rsidP="00FA67CB">
            <w:pPr>
              <w:pStyle w:val="Geenafstand"/>
              <w:spacing w:line="240" w:lineRule="auto"/>
              <w:contextualSpacing/>
              <w:rPr>
                <w:sz w:val="16"/>
                <w:szCs w:val="16"/>
                <w:lang w:val="nl-NL"/>
              </w:rPr>
            </w:pPr>
            <w:r w:rsidRPr="003953AC">
              <w:rPr>
                <w:sz w:val="16"/>
                <w:szCs w:val="16"/>
                <w:lang w:val="nl-NL"/>
              </w:rPr>
              <w:t>Verwijderen en aanbrengen funderingslagen</w:t>
            </w:r>
          </w:p>
        </w:tc>
        <w:tc>
          <w:tcPr>
            <w:tcW w:w="3177" w:type="dxa"/>
            <w:tcBorders>
              <w:top w:val="single" w:sz="4" w:space="0" w:color="auto"/>
            </w:tcBorders>
          </w:tcPr>
          <w:p w14:paraId="1308BC52" w14:textId="104ADDE2"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gehoorbeschadiging</w:t>
            </w:r>
          </w:p>
          <w:p w14:paraId="512D52C8" w14:textId="56959C2C"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52CD96F3" w14:textId="27191FAA"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3424CF61" w14:textId="03B14ECA"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Borders>
              <w:top w:val="single" w:sz="4" w:space="0" w:color="auto"/>
            </w:tcBorders>
          </w:tcPr>
          <w:p w14:paraId="033493A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1312531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4109EA1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3465DA82"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427C6D84"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3A8234F3"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30361982"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267D51CA"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30B789C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Wegafzetting</w:t>
            </w:r>
          </w:p>
          <w:p w14:paraId="0C2C5CA6" w14:textId="77777777" w:rsidR="00130F10" w:rsidRPr="003953AC" w:rsidRDefault="00130F10" w:rsidP="00130F10">
            <w:pPr>
              <w:pStyle w:val="Geenafstand"/>
              <w:spacing w:line="240" w:lineRule="auto"/>
              <w:ind w:left="148"/>
              <w:contextualSpacing/>
              <w:rPr>
                <w:sz w:val="16"/>
                <w:szCs w:val="16"/>
                <w:lang w:val="nl-NL"/>
              </w:rPr>
            </w:pPr>
          </w:p>
        </w:tc>
      </w:tr>
      <w:tr w:rsidR="00BA0B78" w:rsidRPr="003953AC" w14:paraId="2EED34BC" w14:textId="77777777" w:rsidTr="00DC4DA2">
        <w:tc>
          <w:tcPr>
            <w:tcW w:w="1702" w:type="dxa"/>
            <w:tcBorders>
              <w:top w:val="nil"/>
            </w:tcBorders>
          </w:tcPr>
          <w:p w14:paraId="01742A07" w14:textId="77777777" w:rsidR="00BA0B78" w:rsidRPr="003953AC" w:rsidRDefault="00BA0B78" w:rsidP="00FA67CB">
            <w:pPr>
              <w:pStyle w:val="Geenafstand"/>
              <w:spacing w:line="240" w:lineRule="auto"/>
              <w:contextualSpacing/>
              <w:rPr>
                <w:sz w:val="16"/>
                <w:szCs w:val="16"/>
                <w:lang w:val="nl-NL"/>
              </w:rPr>
            </w:pPr>
            <w:r w:rsidRPr="003953AC">
              <w:rPr>
                <w:sz w:val="16"/>
                <w:szCs w:val="16"/>
                <w:lang w:val="nl-NL"/>
              </w:rPr>
              <w:t>Bodem</w:t>
            </w:r>
            <w:r w:rsidR="00FA67CB" w:rsidRPr="003953AC">
              <w:rPr>
                <w:sz w:val="16"/>
                <w:szCs w:val="16"/>
                <w:lang w:val="nl-NL"/>
              </w:rPr>
              <w:t>-</w:t>
            </w:r>
            <w:r w:rsidRPr="003953AC">
              <w:rPr>
                <w:sz w:val="16"/>
                <w:szCs w:val="16"/>
                <w:lang w:val="nl-NL"/>
              </w:rPr>
              <w:t>verontreiniging</w:t>
            </w:r>
          </w:p>
        </w:tc>
        <w:tc>
          <w:tcPr>
            <w:tcW w:w="3177" w:type="dxa"/>
            <w:tcBorders>
              <w:top w:val="nil"/>
            </w:tcBorders>
          </w:tcPr>
          <w:p w14:paraId="607CF50E"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Schadelijke dampen</w:t>
            </w:r>
          </w:p>
          <w:p w14:paraId="34D201D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Huidcontact Schadelijke stoffen</w:t>
            </w:r>
          </w:p>
          <w:p w14:paraId="779E502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Onwel worden/ vergiftiging</w:t>
            </w:r>
          </w:p>
          <w:p w14:paraId="0F76C6D6"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Milieubelastend</w:t>
            </w:r>
          </w:p>
          <w:p w14:paraId="5AB6B637"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Blootstelling aan asbestvezels</w:t>
            </w:r>
          </w:p>
          <w:p w14:paraId="2E7937D8"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Ernstig ziek worden</w:t>
            </w:r>
          </w:p>
        </w:tc>
        <w:tc>
          <w:tcPr>
            <w:tcW w:w="4188" w:type="dxa"/>
            <w:tcBorders>
              <w:top w:val="nil"/>
            </w:tcBorders>
          </w:tcPr>
          <w:p w14:paraId="7B602777"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Veiligheidsmaatregelen volgens publicatie 400 CROW </w:t>
            </w:r>
          </w:p>
          <w:p w14:paraId="32D703CE"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 en onderricht</w:t>
            </w:r>
          </w:p>
          <w:p w14:paraId="7DB9CE2C"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Meetregime </w:t>
            </w:r>
          </w:p>
          <w:p w14:paraId="5C27741B"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Maskers met filter</w:t>
            </w:r>
          </w:p>
          <w:p w14:paraId="709E0F0A"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Vakbekwaam personeel</w:t>
            </w:r>
          </w:p>
          <w:p w14:paraId="7AB3EDA9"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PBM’s</w:t>
            </w:r>
          </w:p>
          <w:p w14:paraId="63B1767C"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Afvoer naar erkend verwerker</w:t>
            </w:r>
          </w:p>
          <w:p w14:paraId="2A1B6A42"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Toepassing verpakkingsmateriaal</w:t>
            </w:r>
          </w:p>
          <w:p w14:paraId="78C83F7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Wegafzetting</w:t>
            </w:r>
          </w:p>
          <w:p w14:paraId="3536A73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 stil leggen</w:t>
            </w:r>
          </w:p>
          <w:p w14:paraId="0CBAE399"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Uitvoeren onderzoek</w:t>
            </w:r>
          </w:p>
          <w:p w14:paraId="78BA1189"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Inschakelen veiligheidsdeskundige</w:t>
            </w:r>
          </w:p>
          <w:p w14:paraId="153FB46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Aanvullende maatregelen ter </w:t>
            </w:r>
            <w:r w:rsidR="0000504D" w:rsidRPr="003953AC">
              <w:rPr>
                <w:sz w:val="16"/>
                <w:szCs w:val="16"/>
                <w:lang w:val="nl-NL"/>
              </w:rPr>
              <w:t>bescherming/</w:t>
            </w:r>
            <w:r w:rsidRPr="003953AC">
              <w:rPr>
                <w:sz w:val="16"/>
                <w:szCs w:val="16"/>
                <w:lang w:val="nl-NL"/>
              </w:rPr>
              <w:t xml:space="preserve"> afscherming van publiek en medewerkers</w:t>
            </w:r>
          </w:p>
          <w:p w14:paraId="47F7873D" w14:textId="77777777" w:rsidR="00D54723" w:rsidRPr="003953AC" w:rsidRDefault="0000504D" w:rsidP="00D54723">
            <w:pPr>
              <w:pStyle w:val="Geenafstand"/>
              <w:numPr>
                <w:ilvl w:val="0"/>
                <w:numId w:val="12"/>
              </w:numPr>
              <w:spacing w:line="240" w:lineRule="auto"/>
              <w:ind w:left="148" w:hanging="141"/>
              <w:contextualSpacing/>
              <w:rPr>
                <w:sz w:val="16"/>
                <w:szCs w:val="16"/>
                <w:lang w:val="nl-NL"/>
              </w:rPr>
            </w:pPr>
            <w:r w:rsidRPr="003953AC">
              <w:rPr>
                <w:sz w:val="16"/>
                <w:szCs w:val="16"/>
                <w:lang w:val="nl-NL"/>
              </w:rPr>
              <w:lastRenderedPageBreak/>
              <w:t>Opstellen/</w:t>
            </w:r>
            <w:r w:rsidR="00D54723" w:rsidRPr="003953AC">
              <w:rPr>
                <w:sz w:val="16"/>
                <w:szCs w:val="16"/>
                <w:lang w:val="nl-NL"/>
              </w:rPr>
              <w:t xml:space="preserve"> uitvoeren specifiek V&amp;G plan t.b.v. sanering</w:t>
            </w:r>
          </w:p>
          <w:p w14:paraId="7E0C0A1F" w14:textId="77777777" w:rsidR="00130F10" w:rsidRPr="003953AC" w:rsidRDefault="00130F10" w:rsidP="00130F10">
            <w:pPr>
              <w:pStyle w:val="Geenafstand"/>
              <w:spacing w:line="240" w:lineRule="auto"/>
              <w:ind w:left="148"/>
              <w:contextualSpacing/>
              <w:rPr>
                <w:sz w:val="16"/>
                <w:szCs w:val="16"/>
                <w:lang w:val="nl-NL"/>
              </w:rPr>
            </w:pPr>
          </w:p>
        </w:tc>
      </w:tr>
      <w:tr w:rsidR="00BA0B78" w:rsidRPr="003953AC" w14:paraId="7C329084" w14:textId="77777777" w:rsidTr="00DC4DA2">
        <w:tc>
          <w:tcPr>
            <w:tcW w:w="1702" w:type="dxa"/>
            <w:tcBorders>
              <w:top w:val="nil"/>
            </w:tcBorders>
          </w:tcPr>
          <w:p w14:paraId="5D0CD24F" w14:textId="77777777" w:rsidR="00BA0B78" w:rsidRPr="003953AC" w:rsidRDefault="00BA0B78" w:rsidP="00FA67CB">
            <w:pPr>
              <w:pStyle w:val="Geenafstand"/>
              <w:spacing w:line="240" w:lineRule="auto"/>
              <w:contextualSpacing/>
              <w:rPr>
                <w:sz w:val="16"/>
                <w:szCs w:val="16"/>
                <w:lang w:val="nl-NL"/>
              </w:rPr>
            </w:pPr>
            <w:r w:rsidRPr="003953AC">
              <w:rPr>
                <w:sz w:val="16"/>
                <w:szCs w:val="16"/>
                <w:lang w:val="nl-NL"/>
              </w:rPr>
              <w:lastRenderedPageBreak/>
              <w:t>Grondwater-verontreiniging</w:t>
            </w:r>
          </w:p>
        </w:tc>
        <w:tc>
          <w:tcPr>
            <w:tcW w:w="3177" w:type="dxa"/>
            <w:tcBorders>
              <w:top w:val="nil"/>
            </w:tcBorders>
          </w:tcPr>
          <w:p w14:paraId="4FECFB83"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Blootstaan aan schadelijke dampen</w:t>
            </w:r>
          </w:p>
          <w:p w14:paraId="5179B01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Vergiftiging</w:t>
            </w:r>
          </w:p>
          <w:p w14:paraId="446685CE"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Milieubelastend</w:t>
            </w:r>
          </w:p>
          <w:p w14:paraId="2C2802E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p>
        </w:tc>
        <w:tc>
          <w:tcPr>
            <w:tcW w:w="4188" w:type="dxa"/>
            <w:tcBorders>
              <w:top w:val="nil"/>
            </w:tcBorders>
          </w:tcPr>
          <w:p w14:paraId="16054F29"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Lozingsvergunning</w:t>
            </w:r>
          </w:p>
          <w:p w14:paraId="64BAA48B"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Bemaling met zuivering</w:t>
            </w:r>
          </w:p>
          <w:p w14:paraId="674761BA"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w:t>
            </w:r>
          </w:p>
          <w:p w14:paraId="387D18BA"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Meetregime</w:t>
            </w:r>
          </w:p>
          <w:p w14:paraId="322A7096"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Gebruik PBM’s</w:t>
            </w:r>
          </w:p>
          <w:p w14:paraId="212DFC3E" w14:textId="77777777" w:rsidR="00130F10" w:rsidRPr="003953AC" w:rsidRDefault="00130F10" w:rsidP="00130F10">
            <w:pPr>
              <w:pStyle w:val="Geenafstand"/>
              <w:spacing w:line="240" w:lineRule="auto"/>
              <w:ind w:left="148"/>
              <w:contextualSpacing/>
              <w:rPr>
                <w:sz w:val="16"/>
                <w:szCs w:val="16"/>
                <w:lang w:val="nl-NL"/>
              </w:rPr>
            </w:pPr>
          </w:p>
        </w:tc>
      </w:tr>
      <w:tr w:rsidR="00BA0B78" w:rsidRPr="003953AC" w14:paraId="3D37E669" w14:textId="77777777" w:rsidTr="00DC4DA2">
        <w:tc>
          <w:tcPr>
            <w:tcW w:w="1702" w:type="dxa"/>
            <w:tcBorders>
              <w:top w:val="nil"/>
            </w:tcBorders>
          </w:tcPr>
          <w:p w14:paraId="3ADF086C" w14:textId="77777777" w:rsidR="00BA0B78" w:rsidRPr="003953AC" w:rsidRDefault="00BA0B78" w:rsidP="00FA67CB">
            <w:pPr>
              <w:pStyle w:val="Geenafstand"/>
              <w:spacing w:line="240" w:lineRule="auto"/>
              <w:contextualSpacing/>
              <w:rPr>
                <w:sz w:val="16"/>
                <w:szCs w:val="16"/>
                <w:lang w:val="nl-NL"/>
              </w:rPr>
            </w:pPr>
            <w:r w:rsidRPr="003953AC">
              <w:rPr>
                <w:sz w:val="16"/>
                <w:szCs w:val="16"/>
                <w:lang w:val="nl-NL"/>
              </w:rPr>
              <w:t>Kabels en leidingen</w:t>
            </w:r>
          </w:p>
        </w:tc>
        <w:tc>
          <w:tcPr>
            <w:tcW w:w="3177" w:type="dxa"/>
            <w:tcBorders>
              <w:top w:val="nil"/>
            </w:tcBorders>
          </w:tcPr>
          <w:p w14:paraId="1952E370"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als gevolg van beschadiging kabels en leidingen</w:t>
            </w:r>
          </w:p>
          <w:p w14:paraId="1BEC0F1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als gevolg van aanraak en of geïnduceerde spanningen</w:t>
            </w:r>
          </w:p>
          <w:p w14:paraId="4A0C93B1"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Verbranding, verstikking, vergiftiging, verdrinking, elektrocutie, ontploffing</w:t>
            </w:r>
          </w:p>
        </w:tc>
        <w:tc>
          <w:tcPr>
            <w:tcW w:w="4188" w:type="dxa"/>
            <w:tcBorders>
              <w:top w:val="nil"/>
            </w:tcBorders>
          </w:tcPr>
          <w:p w14:paraId="5F8AC411" w14:textId="77777777" w:rsidR="00BA0B78" w:rsidRPr="003953AC" w:rsidRDefault="0000504D"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KLIC-melding</w:t>
            </w:r>
          </w:p>
          <w:p w14:paraId="6990A70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Proefsleuven</w:t>
            </w:r>
          </w:p>
          <w:p w14:paraId="6D65869F"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Voorsteken bij ontgraving</w:t>
            </w:r>
          </w:p>
          <w:p w14:paraId="6AEA66F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Bovenbescherming d.m.v. rijplaten/schotten?</w:t>
            </w:r>
          </w:p>
          <w:p w14:paraId="3D7DE109"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Ondersteunen, ophangen en/of geleiden</w:t>
            </w:r>
          </w:p>
          <w:p w14:paraId="212EEA1E"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Spanningsloos maken</w:t>
            </w:r>
          </w:p>
          <w:p w14:paraId="1FD83E31"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Kabel en leiding detector</w:t>
            </w:r>
          </w:p>
          <w:p w14:paraId="45D6A79B"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Bij explosieven de politie en/of de EOD waarschuwen</w:t>
            </w:r>
          </w:p>
          <w:p w14:paraId="56E8BBED" w14:textId="77777777" w:rsidR="00BA0B78" w:rsidRPr="003953AC" w:rsidRDefault="00BA0B78"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Toezicht netbeheerder</w:t>
            </w:r>
          </w:p>
          <w:p w14:paraId="397E4C0A" w14:textId="77777777" w:rsidR="00130F10" w:rsidRPr="003953AC" w:rsidRDefault="00130F10" w:rsidP="00130F10">
            <w:pPr>
              <w:pStyle w:val="Geenafstand"/>
              <w:spacing w:line="240" w:lineRule="auto"/>
              <w:ind w:left="148"/>
              <w:contextualSpacing/>
              <w:rPr>
                <w:sz w:val="16"/>
                <w:szCs w:val="16"/>
                <w:lang w:val="nl-NL"/>
              </w:rPr>
            </w:pPr>
          </w:p>
        </w:tc>
      </w:tr>
    </w:tbl>
    <w:p w14:paraId="60788001" w14:textId="77777777" w:rsidR="00F327F2" w:rsidRPr="003953AC" w:rsidRDefault="00F327F2" w:rsidP="00F327F2">
      <w:pPr>
        <w:pStyle w:val="Kop3"/>
      </w:pPr>
      <w:r w:rsidRPr="003953AC">
        <w:t>Leidingwerk</w:t>
      </w:r>
    </w:p>
    <w:p w14:paraId="09D396AF" w14:textId="77777777" w:rsidR="00FA67CB" w:rsidRPr="003953AC" w:rsidRDefault="00FA67CB" w:rsidP="00FA67CB"/>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FA67CB" w:rsidRPr="003953AC" w14:paraId="039147DB" w14:textId="77777777" w:rsidTr="00DC4DA2">
        <w:trPr>
          <w:trHeight w:val="283"/>
        </w:trPr>
        <w:tc>
          <w:tcPr>
            <w:tcW w:w="1702" w:type="dxa"/>
            <w:tcBorders>
              <w:bottom w:val="single" w:sz="4" w:space="0" w:color="auto"/>
            </w:tcBorders>
            <w:shd w:val="clear" w:color="auto" w:fill="ADADAD" w:themeFill="background2" w:themeFillShade="BF"/>
            <w:vAlign w:val="center"/>
          </w:tcPr>
          <w:p w14:paraId="154875C5" w14:textId="77777777" w:rsidR="00FA67CB" w:rsidRPr="003953AC" w:rsidRDefault="00FA67CB" w:rsidP="00FA67CB">
            <w:pPr>
              <w:pStyle w:val="Geenafstand"/>
              <w:spacing w:line="240" w:lineRule="auto"/>
              <w:contextualSpacing/>
              <w:rPr>
                <w:b/>
                <w:bCs/>
                <w:sz w:val="16"/>
                <w:szCs w:val="16"/>
                <w:lang w:val="nl-NL"/>
              </w:rPr>
            </w:pPr>
            <w:r w:rsidRPr="003953AC">
              <w:rPr>
                <w:b/>
                <w:bCs/>
                <w:sz w:val="16"/>
                <w:szCs w:val="16"/>
                <w:lang w:val="nl-NL"/>
              </w:rPr>
              <w:t>Activiteiten</w:t>
            </w:r>
          </w:p>
        </w:tc>
        <w:tc>
          <w:tcPr>
            <w:tcW w:w="3177" w:type="dxa"/>
            <w:tcBorders>
              <w:bottom w:val="single" w:sz="4" w:space="0" w:color="auto"/>
            </w:tcBorders>
            <w:shd w:val="clear" w:color="auto" w:fill="ADADAD" w:themeFill="background2" w:themeFillShade="BF"/>
            <w:vAlign w:val="center"/>
          </w:tcPr>
          <w:p w14:paraId="17DAB0E7" w14:textId="77777777" w:rsidR="00FA67CB" w:rsidRPr="003953AC" w:rsidRDefault="00FA67CB" w:rsidP="00FA67CB">
            <w:pPr>
              <w:pStyle w:val="Geenafstand"/>
              <w:spacing w:line="240" w:lineRule="auto"/>
              <w:contextualSpacing/>
              <w:rPr>
                <w:b/>
                <w:bCs/>
                <w:sz w:val="16"/>
                <w:szCs w:val="16"/>
                <w:lang w:val="nl-NL"/>
              </w:rPr>
            </w:pPr>
            <w:r w:rsidRPr="003953AC">
              <w:rPr>
                <w:b/>
                <w:bCs/>
                <w:sz w:val="16"/>
                <w:szCs w:val="16"/>
                <w:lang w:val="nl-NL"/>
              </w:rPr>
              <w:t>Arborisico</w:t>
            </w:r>
          </w:p>
        </w:tc>
        <w:tc>
          <w:tcPr>
            <w:tcW w:w="4188" w:type="dxa"/>
            <w:tcBorders>
              <w:bottom w:val="single" w:sz="4" w:space="0" w:color="auto"/>
            </w:tcBorders>
            <w:shd w:val="clear" w:color="auto" w:fill="ADADAD" w:themeFill="background2" w:themeFillShade="BF"/>
            <w:vAlign w:val="center"/>
          </w:tcPr>
          <w:p w14:paraId="3BC15972" w14:textId="77777777" w:rsidR="00FA67CB" w:rsidRPr="003953AC" w:rsidRDefault="00FA67CB" w:rsidP="00FA67CB">
            <w:pPr>
              <w:pStyle w:val="Geenafstand"/>
              <w:spacing w:line="240" w:lineRule="auto"/>
              <w:contextualSpacing/>
              <w:rPr>
                <w:b/>
                <w:bCs/>
                <w:sz w:val="16"/>
                <w:szCs w:val="16"/>
                <w:lang w:val="nl-NL"/>
              </w:rPr>
            </w:pPr>
            <w:r w:rsidRPr="003953AC">
              <w:rPr>
                <w:b/>
                <w:bCs/>
                <w:sz w:val="16"/>
                <w:szCs w:val="16"/>
                <w:lang w:val="nl-NL"/>
              </w:rPr>
              <w:t>Voorgestelde maatregelen</w:t>
            </w:r>
          </w:p>
        </w:tc>
      </w:tr>
      <w:tr w:rsidR="00FA67CB" w:rsidRPr="003953AC" w14:paraId="09906D99" w14:textId="77777777" w:rsidTr="00DC4DA2">
        <w:tc>
          <w:tcPr>
            <w:tcW w:w="1702" w:type="dxa"/>
            <w:tcBorders>
              <w:bottom w:val="single" w:sz="4" w:space="0" w:color="auto"/>
            </w:tcBorders>
          </w:tcPr>
          <w:p w14:paraId="43C2DBCA" w14:textId="77777777" w:rsidR="00FA67CB" w:rsidRPr="003953AC" w:rsidRDefault="00FA67CB" w:rsidP="00FA67CB">
            <w:pPr>
              <w:pStyle w:val="Geenafstand"/>
              <w:spacing w:line="240" w:lineRule="auto"/>
              <w:contextualSpacing/>
              <w:rPr>
                <w:sz w:val="16"/>
                <w:szCs w:val="16"/>
                <w:lang w:val="nl-NL"/>
              </w:rPr>
            </w:pPr>
            <w:r w:rsidRPr="003953AC">
              <w:rPr>
                <w:sz w:val="16"/>
                <w:szCs w:val="16"/>
                <w:lang w:val="nl-NL"/>
              </w:rPr>
              <w:t>Maken aansluiting op bestaand stelsel</w:t>
            </w:r>
          </w:p>
        </w:tc>
        <w:tc>
          <w:tcPr>
            <w:tcW w:w="3177" w:type="dxa"/>
            <w:tcBorders>
              <w:bottom w:val="single" w:sz="4" w:space="0" w:color="auto"/>
            </w:tcBorders>
          </w:tcPr>
          <w:p w14:paraId="2576A622"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Gehoorbeschadiging</w:t>
            </w:r>
          </w:p>
          <w:p w14:paraId="53D02058"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7275C06F"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boren/hakken</w:t>
            </w:r>
          </w:p>
          <w:p w14:paraId="2A6454D1"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tc>
        <w:tc>
          <w:tcPr>
            <w:tcW w:w="4188" w:type="dxa"/>
            <w:tcBorders>
              <w:bottom w:val="single" w:sz="4" w:space="0" w:color="auto"/>
            </w:tcBorders>
          </w:tcPr>
          <w:p w14:paraId="66169E61"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0CC6E1E2"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44D44B21"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1F531B64"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524E7C1B"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27FBFB2A"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Handschoenen</w:t>
            </w:r>
          </w:p>
          <w:p w14:paraId="08DF4E8E" w14:textId="77777777" w:rsidR="00FA67CB" w:rsidRPr="003953AC" w:rsidRDefault="00FA67CB"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79D55E52" w14:textId="77777777" w:rsidR="00130F10" w:rsidRPr="003953AC" w:rsidRDefault="00130F10" w:rsidP="00130F10">
            <w:pPr>
              <w:pStyle w:val="Geenafstand"/>
              <w:spacing w:line="240" w:lineRule="auto"/>
              <w:ind w:left="148"/>
              <w:contextualSpacing/>
              <w:rPr>
                <w:sz w:val="16"/>
                <w:szCs w:val="16"/>
                <w:lang w:val="nl-NL"/>
              </w:rPr>
            </w:pPr>
          </w:p>
        </w:tc>
      </w:tr>
    </w:tbl>
    <w:p w14:paraId="6D4E86C1" w14:textId="77777777" w:rsidR="00F327F2" w:rsidRPr="003953AC" w:rsidRDefault="00BA0B78" w:rsidP="00F327F2">
      <w:pPr>
        <w:pStyle w:val="Kop3"/>
      </w:pPr>
      <w:r w:rsidRPr="003953AC">
        <w:t>Verhardingen</w:t>
      </w:r>
    </w:p>
    <w:p w14:paraId="78948A0E" w14:textId="77777777" w:rsidR="00130F10" w:rsidRPr="003953AC" w:rsidRDefault="00130F10" w:rsidP="00130F10"/>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130F10" w:rsidRPr="003953AC" w14:paraId="3CE83CFF" w14:textId="77777777" w:rsidTr="00DC4DA2">
        <w:trPr>
          <w:trHeight w:val="283"/>
        </w:trPr>
        <w:tc>
          <w:tcPr>
            <w:tcW w:w="1702" w:type="dxa"/>
            <w:shd w:val="clear" w:color="auto" w:fill="ADADAD" w:themeFill="background2" w:themeFillShade="BF"/>
            <w:vAlign w:val="center"/>
          </w:tcPr>
          <w:p w14:paraId="7581234F"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Activiteiten</w:t>
            </w:r>
          </w:p>
        </w:tc>
        <w:tc>
          <w:tcPr>
            <w:tcW w:w="3177" w:type="dxa"/>
            <w:shd w:val="clear" w:color="auto" w:fill="ADADAD" w:themeFill="background2" w:themeFillShade="BF"/>
            <w:vAlign w:val="center"/>
          </w:tcPr>
          <w:p w14:paraId="76348103"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Arborisico</w:t>
            </w:r>
          </w:p>
        </w:tc>
        <w:tc>
          <w:tcPr>
            <w:tcW w:w="4188" w:type="dxa"/>
            <w:shd w:val="clear" w:color="auto" w:fill="ADADAD" w:themeFill="background2" w:themeFillShade="BF"/>
            <w:vAlign w:val="center"/>
          </w:tcPr>
          <w:p w14:paraId="57463EE8" w14:textId="77777777" w:rsidR="00130F10" w:rsidRPr="003953AC" w:rsidRDefault="00130F10" w:rsidP="00130F10">
            <w:pPr>
              <w:pStyle w:val="Geenafstand"/>
              <w:spacing w:line="240" w:lineRule="auto"/>
              <w:ind w:left="7"/>
              <w:contextualSpacing/>
              <w:rPr>
                <w:sz w:val="16"/>
                <w:szCs w:val="16"/>
                <w:lang w:val="nl-NL"/>
              </w:rPr>
            </w:pPr>
            <w:r w:rsidRPr="003953AC">
              <w:rPr>
                <w:b/>
                <w:bCs/>
                <w:sz w:val="16"/>
                <w:szCs w:val="16"/>
                <w:lang w:val="nl-NL"/>
              </w:rPr>
              <w:t>Voorgestelde maatregelen</w:t>
            </w:r>
          </w:p>
        </w:tc>
      </w:tr>
      <w:tr w:rsidR="00130F10" w:rsidRPr="003953AC" w14:paraId="2422F698" w14:textId="77777777" w:rsidTr="00DC4DA2">
        <w:tc>
          <w:tcPr>
            <w:tcW w:w="1702" w:type="dxa"/>
          </w:tcPr>
          <w:p w14:paraId="3478E000"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Aanbrengen kantopsluiting en elementen-verharding</w:t>
            </w:r>
          </w:p>
        </w:tc>
        <w:tc>
          <w:tcPr>
            <w:tcW w:w="3177" w:type="dxa"/>
          </w:tcPr>
          <w:p w14:paraId="1C361FE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63732B8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Bekneld raken</w:t>
            </w:r>
          </w:p>
          <w:p w14:paraId="5459938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Fysieke overbelasting</w:t>
            </w:r>
          </w:p>
        </w:tc>
        <w:tc>
          <w:tcPr>
            <w:tcW w:w="4188" w:type="dxa"/>
          </w:tcPr>
          <w:p w14:paraId="0B7CEEA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52DBF28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5AF4F76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Mechanisch verwerken</w:t>
            </w:r>
          </w:p>
          <w:p w14:paraId="02C4A8C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Maatregelen volgens publicatie 324 CROW</w:t>
            </w:r>
          </w:p>
          <w:p w14:paraId="4D8C8DA6"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3291DBA5" w14:textId="77777777" w:rsidTr="00DC4DA2">
        <w:tc>
          <w:tcPr>
            <w:tcW w:w="1702" w:type="dxa"/>
          </w:tcPr>
          <w:p w14:paraId="6C5AF52A"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Frezen getrapte aansluitingen asfalt</w:t>
            </w:r>
          </w:p>
        </w:tc>
        <w:tc>
          <w:tcPr>
            <w:tcW w:w="3177" w:type="dxa"/>
          </w:tcPr>
          <w:p w14:paraId="787C453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Gehoorbeschadiging</w:t>
            </w:r>
          </w:p>
          <w:p w14:paraId="5277493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454153F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Stofvorming</w:t>
            </w:r>
          </w:p>
          <w:p w14:paraId="763E39E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tc>
        <w:tc>
          <w:tcPr>
            <w:tcW w:w="4188" w:type="dxa"/>
          </w:tcPr>
          <w:p w14:paraId="4C3FA48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Gehoorbescherming</w:t>
            </w:r>
          </w:p>
          <w:p w14:paraId="40980B5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23F7CDD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74A084A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4D0DC27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23E9903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Bevochtigen en/of stofmaskers</w:t>
            </w:r>
          </w:p>
          <w:p w14:paraId="524E710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2653450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638CFB4E"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57D2F93E" w14:textId="77777777" w:rsidTr="00DC4DA2">
        <w:tc>
          <w:tcPr>
            <w:tcW w:w="1702" w:type="dxa"/>
          </w:tcPr>
          <w:p w14:paraId="20A40988"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Aanbrengen asfalt, asfaltwapening en markeringen</w:t>
            </w:r>
          </w:p>
        </w:tc>
        <w:tc>
          <w:tcPr>
            <w:tcW w:w="3177" w:type="dxa"/>
          </w:tcPr>
          <w:p w14:paraId="500E6FE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54E81EC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Schadelijke dampen</w:t>
            </w:r>
          </w:p>
          <w:p w14:paraId="67F0952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Huidcontact schadelijke stoffen</w:t>
            </w:r>
          </w:p>
          <w:p w14:paraId="1397A8A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verbranding</w:t>
            </w:r>
          </w:p>
        </w:tc>
        <w:tc>
          <w:tcPr>
            <w:tcW w:w="4188" w:type="dxa"/>
          </w:tcPr>
          <w:p w14:paraId="3C2CF4B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23B3F9B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4A801CB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2FDAE25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Maskers met filter</w:t>
            </w:r>
          </w:p>
          <w:p w14:paraId="7B29E41E"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11213BC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Handschoenen</w:t>
            </w:r>
          </w:p>
          <w:p w14:paraId="42FFE65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Blusmiddelen</w:t>
            </w:r>
          </w:p>
          <w:p w14:paraId="6E345A4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Stofbestrijding</w:t>
            </w:r>
          </w:p>
          <w:p w14:paraId="6978BC0C" w14:textId="77777777" w:rsidR="00130F10" w:rsidRPr="003953AC" w:rsidRDefault="00130F10" w:rsidP="00130F10">
            <w:pPr>
              <w:pStyle w:val="Geenafstand"/>
              <w:spacing w:line="240" w:lineRule="auto"/>
              <w:ind w:left="148"/>
              <w:contextualSpacing/>
              <w:rPr>
                <w:sz w:val="16"/>
                <w:szCs w:val="16"/>
                <w:lang w:val="nl-NL"/>
              </w:rPr>
            </w:pPr>
          </w:p>
        </w:tc>
      </w:tr>
    </w:tbl>
    <w:p w14:paraId="4A46BC22" w14:textId="77777777" w:rsidR="00F327F2" w:rsidRPr="003953AC" w:rsidRDefault="00BA0B78" w:rsidP="00BA0B78">
      <w:pPr>
        <w:pStyle w:val="Kop3"/>
      </w:pPr>
      <w:r w:rsidRPr="003953AC">
        <w:lastRenderedPageBreak/>
        <w:t>Terrein meubilair</w:t>
      </w:r>
    </w:p>
    <w:p w14:paraId="16AC5319" w14:textId="77777777" w:rsidR="00130F10" w:rsidRPr="003953AC" w:rsidRDefault="00130F10" w:rsidP="00130F10"/>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130F10" w:rsidRPr="003953AC" w14:paraId="1FE383A7" w14:textId="77777777" w:rsidTr="00DC4DA2">
        <w:trPr>
          <w:trHeight w:val="283"/>
        </w:trPr>
        <w:tc>
          <w:tcPr>
            <w:tcW w:w="1702" w:type="dxa"/>
            <w:shd w:val="clear" w:color="auto" w:fill="ADADAD" w:themeFill="background2" w:themeFillShade="BF"/>
            <w:vAlign w:val="center"/>
          </w:tcPr>
          <w:p w14:paraId="6BFCAB63"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Activiteiten</w:t>
            </w:r>
          </w:p>
        </w:tc>
        <w:tc>
          <w:tcPr>
            <w:tcW w:w="3177" w:type="dxa"/>
            <w:shd w:val="clear" w:color="auto" w:fill="ADADAD" w:themeFill="background2" w:themeFillShade="BF"/>
            <w:vAlign w:val="center"/>
          </w:tcPr>
          <w:p w14:paraId="5747F5D7"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Arborisico</w:t>
            </w:r>
          </w:p>
        </w:tc>
        <w:tc>
          <w:tcPr>
            <w:tcW w:w="4188" w:type="dxa"/>
            <w:shd w:val="clear" w:color="auto" w:fill="ADADAD" w:themeFill="background2" w:themeFillShade="BF"/>
            <w:vAlign w:val="center"/>
          </w:tcPr>
          <w:p w14:paraId="7EAF2320" w14:textId="77777777" w:rsidR="00130F10" w:rsidRPr="003953AC" w:rsidRDefault="00130F10" w:rsidP="00130F10">
            <w:pPr>
              <w:pStyle w:val="Geenafstand"/>
              <w:spacing w:line="240" w:lineRule="auto"/>
              <w:ind w:left="7"/>
              <w:contextualSpacing/>
              <w:rPr>
                <w:sz w:val="16"/>
                <w:szCs w:val="16"/>
                <w:lang w:val="nl-NL"/>
              </w:rPr>
            </w:pPr>
            <w:r w:rsidRPr="003953AC">
              <w:rPr>
                <w:b/>
                <w:bCs/>
                <w:sz w:val="16"/>
                <w:szCs w:val="16"/>
                <w:lang w:val="nl-NL"/>
              </w:rPr>
              <w:t>Voorgestelde maatregelen</w:t>
            </w:r>
          </w:p>
        </w:tc>
      </w:tr>
      <w:tr w:rsidR="00130F10" w:rsidRPr="003953AC" w14:paraId="3659EB88" w14:textId="77777777" w:rsidTr="00DC4DA2">
        <w:tc>
          <w:tcPr>
            <w:tcW w:w="1702" w:type="dxa"/>
          </w:tcPr>
          <w:p w14:paraId="763E6F69"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Aanbrengen straatmeubilair, afzetpalen, bebording en hekwerken</w:t>
            </w:r>
          </w:p>
        </w:tc>
        <w:tc>
          <w:tcPr>
            <w:tcW w:w="3177" w:type="dxa"/>
          </w:tcPr>
          <w:p w14:paraId="544515D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scherpe/uitstekende delen</w:t>
            </w:r>
          </w:p>
          <w:p w14:paraId="7964AFE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vallen/kantelen materialen</w:t>
            </w:r>
          </w:p>
          <w:p w14:paraId="26BD0AF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3D5B25E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Fysieke overbelasting</w:t>
            </w:r>
          </w:p>
        </w:tc>
        <w:tc>
          <w:tcPr>
            <w:tcW w:w="4188" w:type="dxa"/>
          </w:tcPr>
          <w:p w14:paraId="6CCA369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249DC5C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Veiligheidsschoenen</w:t>
            </w:r>
          </w:p>
          <w:p w14:paraId="53B94BA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Veiligheidshelm</w:t>
            </w:r>
          </w:p>
          <w:p w14:paraId="0698B9F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Afschermen scherpe/uitstekende delen</w:t>
            </w:r>
          </w:p>
          <w:p w14:paraId="2C21E55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Gecertificeerde hijsmiddelen en materieel</w:t>
            </w:r>
          </w:p>
          <w:p w14:paraId="2B68C49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6D4B1B0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7559395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Oogcontact met machinist</w:t>
            </w:r>
          </w:p>
          <w:p w14:paraId="7AF93E8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Mechanisch verwerken</w:t>
            </w:r>
          </w:p>
          <w:p w14:paraId="46E0BA5A" w14:textId="77777777" w:rsidR="00130F10" w:rsidRPr="003953AC" w:rsidRDefault="00130F10" w:rsidP="00130F10">
            <w:pPr>
              <w:pStyle w:val="Geenafstand"/>
              <w:spacing w:line="240" w:lineRule="auto"/>
              <w:ind w:left="148"/>
              <w:contextualSpacing/>
              <w:rPr>
                <w:sz w:val="16"/>
                <w:szCs w:val="16"/>
                <w:lang w:val="nl-NL"/>
              </w:rPr>
            </w:pPr>
          </w:p>
        </w:tc>
      </w:tr>
    </w:tbl>
    <w:p w14:paraId="6B64E3C0" w14:textId="442853E1" w:rsidR="00F327F2" w:rsidRPr="003953AC" w:rsidRDefault="004A2853" w:rsidP="00BA0B78">
      <w:pPr>
        <w:pStyle w:val="Kop3"/>
      </w:pPr>
      <w:r>
        <w:t>*</w:t>
      </w:r>
      <w:r w:rsidR="00BA0B78" w:rsidRPr="003953AC">
        <w:t>Algemeen</w:t>
      </w:r>
    </w:p>
    <w:p w14:paraId="188238AF" w14:textId="77777777" w:rsidR="00130F10" w:rsidRPr="003953AC" w:rsidRDefault="00130F10" w:rsidP="00130F10"/>
    <w:tbl>
      <w:tblPr>
        <w:tblpPr w:leftFromText="141" w:rightFromText="141" w:vertAnchor="text" w:tblpX="70"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3177"/>
        <w:gridCol w:w="4188"/>
      </w:tblGrid>
      <w:tr w:rsidR="00130F10" w:rsidRPr="003953AC" w14:paraId="0E76EA5A" w14:textId="77777777" w:rsidTr="00DC4DA2">
        <w:trPr>
          <w:trHeight w:val="283"/>
        </w:trPr>
        <w:tc>
          <w:tcPr>
            <w:tcW w:w="1702" w:type="dxa"/>
            <w:shd w:val="clear" w:color="auto" w:fill="ADADAD" w:themeFill="background2" w:themeFillShade="BF"/>
            <w:vAlign w:val="center"/>
          </w:tcPr>
          <w:p w14:paraId="56C555D5"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Activiteiten</w:t>
            </w:r>
          </w:p>
        </w:tc>
        <w:tc>
          <w:tcPr>
            <w:tcW w:w="3177" w:type="dxa"/>
            <w:shd w:val="clear" w:color="auto" w:fill="ADADAD" w:themeFill="background2" w:themeFillShade="BF"/>
            <w:vAlign w:val="center"/>
          </w:tcPr>
          <w:p w14:paraId="6B7AB86C"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Arborisico</w:t>
            </w:r>
          </w:p>
        </w:tc>
        <w:tc>
          <w:tcPr>
            <w:tcW w:w="4188" w:type="dxa"/>
            <w:shd w:val="clear" w:color="auto" w:fill="ADADAD" w:themeFill="background2" w:themeFillShade="BF"/>
            <w:vAlign w:val="center"/>
          </w:tcPr>
          <w:p w14:paraId="5E020497" w14:textId="77777777" w:rsidR="00130F10" w:rsidRPr="003953AC" w:rsidRDefault="00130F10" w:rsidP="00130F10">
            <w:pPr>
              <w:pStyle w:val="Geenafstand"/>
              <w:spacing w:line="240" w:lineRule="auto"/>
              <w:contextualSpacing/>
              <w:rPr>
                <w:sz w:val="16"/>
                <w:szCs w:val="16"/>
                <w:lang w:val="nl-NL"/>
              </w:rPr>
            </w:pPr>
            <w:r w:rsidRPr="003953AC">
              <w:rPr>
                <w:b/>
                <w:bCs/>
                <w:sz w:val="16"/>
                <w:szCs w:val="16"/>
                <w:lang w:val="nl-NL"/>
              </w:rPr>
              <w:t>Voorgestelde maatregelen</w:t>
            </w:r>
          </w:p>
        </w:tc>
      </w:tr>
      <w:tr w:rsidR="00130F10" w:rsidRPr="003953AC" w14:paraId="5C212C58" w14:textId="77777777" w:rsidTr="00DC4DA2">
        <w:tc>
          <w:tcPr>
            <w:tcW w:w="1702" w:type="dxa"/>
          </w:tcPr>
          <w:p w14:paraId="03093BD7"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Inrichten werkterrein/ ketenpark</w:t>
            </w:r>
          </w:p>
        </w:tc>
        <w:tc>
          <w:tcPr>
            <w:tcW w:w="3177" w:type="dxa"/>
          </w:tcPr>
          <w:p w14:paraId="144962F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letsel door onvoldoende ruimte</w:t>
            </w:r>
          </w:p>
          <w:p w14:paraId="5E66C95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geen goede communicatie</w:t>
            </w:r>
          </w:p>
          <w:p w14:paraId="2846179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werken met zwaar materieel/materiaal</w:t>
            </w:r>
          </w:p>
          <w:p w14:paraId="2404F78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 Bekneld raken /Aanrijding </w:t>
            </w:r>
          </w:p>
        </w:tc>
        <w:tc>
          <w:tcPr>
            <w:tcW w:w="4188" w:type="dxa"/>
          </w:tcPr>
          <w:p w14:paraId="6D986B1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Ketenpark afstemmen op beschikbare ruimte, zorgdragen voor voldoende verkeersruimte</w:t>
            </w:r>
          </w:p>
          <w:p w14:paraId="0B51B0B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Goede communicatie “zie ik jou zie je mij”</w:t>
            </w:r>
          </w:p>
          <w:p w14:paraId="57F5487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w:t>
            </w:r>
          </w:p>
          <w:p w14:paraId="77E95A2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PBM’s </w:t>
            </w:r>
          </w:p>
          <w:p w14:paraId="4E34D6CC" w14:textId="77777777" w:rsidR="00130F10" w:rsidRPr="003953AC" w:rsidRDefault="00130F10" w:rsidP="00130F10">
            <w:pPr>
              <w:pStyle w:val="Geenafstand"/>
              <w:spacing w:line="240" w:lineRule="auto"/>
              <w:ind w:left="7"/>
              <w:contextualSpacing/>
              <w:rPr>
                <w:sz w:val="16"/>
                <w:szCs w:val="16"/>
                <w:lang w:val="nl-NL"/>
              </w:rPr>
            </w:pPr>
          </w:p>
        </w:tc>
      </w:tr>
      <w:tr w:rsidR="00130F10" w:rsidRPr="003953AC" w14:paraId="3E28CA8E" w14:textId="77777777" w:rsidTr="00DC4DA2">
        <w:tc>
          <w:tcPr>
            <w:tcW w:w="1702" w:type="dxa"/>
          </w:tcPr>
          <w:p w14:paraId="7FAF1CCF"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Materiaalopslag</w:t>
            </w:r>
          </w:p>
        </w:tc>
        <w:tc>
          <w:tcPr>
            <w:tcW w:w="3177" w:type="dxa"/>
          </w:tcPr>
          <w:p w14:paraId="7BF1202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vallen/kantelen materialen</w:t>
            </w:r>
          </w:p>
          <w:p w14:paraId="6C6BEBE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Milieuschade door ondeugdelijke opslag van gevaarlijke stoffen</w:t>
            </w:r>
          </w:p>
        </w:tc>
        <w:tc>
          <w:tcPr>
            <w:tcW w:w="4188" w:type="dxa"/>
          </w:tcPr>
          <w:p w14:paraId="03461ED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Materiaalopslag afzetten met hekwerken</w:t>
            </w:r>
          </w:p>
          <w:p w14:paraId="3419E5D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Materiaalopslag situeren op stabiele ondergrond</w:t>
            </w:r>
          </w:p>
          <w:p w14:paraId="60922FE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Gevaarlijke stoffen opslaan volgens de geldende regelgeving</w:t>
            </w:r>
          </w:p>
          <w:p w14:paraId="6343E158"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5E8A567F" w14:textId="77777777" w:rsidTr="00DC4DA2">
        <w:tc>
          <w:tcPr>
            <w:tcW w:w="1702" w:type="dxa"/>
          </w:tcPr>
          <w:p w14:paraId="3DEF7E68"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Afval</w:t>
            </w:r>
          </w:p>
          <w:p w14:paraId="27D126F0" w14:textId="77777777" w:rsidR="00130F10" w:rsidRPr="003953AC" w:rsidRDefault="00130F10" w:rsidP="00130F10">
            <w:pPr>
              <w:pStyle w:val="Geenafstand"/>
              <w:rPr>
                <w:sz w:val="16"/>
                <w:szCs w:val="16"/>
                <w:lang w:val="nl-NL"/>
              </w:rPr>
            </w:pPr>
          </w:p>
        </w:tc>
        <w:tc>
          <w:tcPr>
            <w:tcW w:w="3177" w:type="dxa"/>
          </w:tcPr>
          <w:p w14:paraId="1DCF7FC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Milieuschade</w:t>
            </w:r>
          </w:p>
        </w:tc>
        <w:tc>
          <w:tcPr>
            <w:tcW w:w="4188" w:type="dxa"/>
          </w:tcPr>
          <w:p w14:paraId="3C65F72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Afval dagelijks verzamelen en gescheiden opslaan</w:t>
            </w:r>
          </w:p>
          <w:p w14:paraId="2EC717F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Afval tijdig afvoeren naar een erkende eindverwerker</w:t>
            </w:r>
          </w:p>
          <w:p w14:paraId="26EF2A2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Gevaarlijke stoffen opslaan volgens de geldende regelgeving</w:t>
            </w:r>
          </w:p>
          <w:p w14:paraId="4032238B" w14:textId="77777777" w:rsidR="00130F10" w:rsidRPr="003953AC" w:rsidRDefault="00130F10" w:rsidP="00130F10">
            <w:pPr>
              <w:pStyle w:val="Geenafstand"/>
              <w:spacing w:line="240" w:lineRule="auto"/>
              <w:ind w:left="7"/>
              <w:contextualSpacing/>
              <w:rPr>
                <w:sz w:val="16"/>
                <w:szCs w:val="16"/>
                <w:lang w:val="nl-NL"/>
              </w:rPr>
            </w:pPr>
          </w:p>
        </w:tc>
      </w:tr>
      <w:tr w:rsidR="00130F10" w:rsidRPr="003953AC" w14:paraId="3A11200E" w14:textId="77777777" w:rsidTr="00DC4DA2">
        <w:tc>
          <w:tcPr>
            <w:tcW w:w="1702" w:type="dxa"/>
          </w:tcPr>
          <w:p w14:paraId="7C253F84" w14:textId="77777777" w:rsidR="00130F10" w:rsidRPr="003953AC" w:rsidRDefault="0000504D" w:rsidP="00130F10">
            <w:pPr>
              <w:pStyle w:val="Geenafstand"/>
              <w:spacing w:line="240" w:lineRule="auto"/>
              <w:contextualSpacing/>
              <w:rPr>
                <w:sz w:val="16"/>
                <w:szCs w:val="16"/>
                <w:lang w:val="nl-NL"/>
              </w:rPr>
            </w:pPr>
            <w:r w:rsidRPr="003953AC">
              <w:rPr>
                <w:sz w:val="16"/>
                <w:szCs w:val="16"/>
                <w:lang w:val="nl-NL"/>
              </w:rPr>
              <w:t>In-</w:t>
            </w:r>
            <w:r w:rsidR="00130F10" w:rsidRPr="003953AC">
              <w:rPr>
                <w:sz w:val="16"/>
                <w:szCs w:val="16"/>
                <w:lang w:val="nl-NL"/>
              </w:rPr>
              <w:t xml:space="preserve"> en uitrit werkverkeer</w:t>
            </w:r>
          </w:p>
        </w:tc>
        <w:tc>
          <w:tcPr>
            <w:tcW w:w="3177" w:type="dxa"/>
          </w:tcPr>
          <w:p w14:paraId="3C02B50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Onoplettendheid, aanrijding botsingsgevaar</w:t>
            </w:r>
          </w:p>
        </w:tc>
        <w:tc>
          <w:tcPr>
            <w:tcW w:w="4188" w:type="dxa"/>
          </w:tcPr>
          <w:p w14:paraId="4EE85E3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w:t>
            </w:r>
          </w:p>
          <w:p w14:paraId="4372F0B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Verkeersvoorzieningen afzettingen/bebording</w:t>
            </w:r>
          </w:p>
          <w:p w14:paraId="2B89980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Verkeersregelaars</w:t>
            </w:r>
          </w:p>
          <w:p w14:paraId="589A7F43" w14:textId="77777777" w:rsidR="00130F10" w:rsidRPr="003953AC" w:rsidRDefault="00130F10" w:rsidP="00130F10">
            <w:pPr>
              <w:pStyle w:val="Geenafstand"/>
              <w:spacing w:line="240" w:lineRule="auto"/>
              <w:ind w:left="7"/>
              <w:contextualSpacing/>
              <w:rPr>
                <w:sz w:val="16"/>
                <w:szCs w:val="16"/>
                <w:lang w:val="nl-NL"/>
              </w:rPr>
            </w:pPr>
          </w:p>
        </w:tc>
      </w:tr>
      <w:tr w:rsidR="00130F10" w:rsidRPr="003953AC" w14:paraId="21C7C03C" w14:textId="77777777" w:rsidTr="00DC4DA2">
        <w:tc>
          <w:tcPr>
            <w:tcW w:w="1702" w:type="dxa"/>
          </w:tcPr>
          <w:p w14:paraId="3E079672"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Verkeer en wegen</w:t>
            </w:r>
          </w:p>
        </w:tc>
        <w:tc>
          <w:tcPr>
            <w:tcW w:w="3177" w:type="dxa"/>
          </w:tcPr>
          <w:p w14:paraId="442379B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200052D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Vervuilen openbare weg</w:t>
            </w:r>
          </w:p>
          <w:p w14:paraId="4775FBC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Onduidelijke verkeersvoorzieningen</w:t>
            </w:r>
          </w:p>
          <w:p w14:paraId="1448278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Slipgevaar</w:t>
            </w:r>
          </w:p>
          <w:p w14:paraId="2F214F0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Werken in tunnels</w:t>
            </w:r>
          </w:p>
        </w:tc>
        <w:tc>
          <w:tcPr>
            <w:tcW w:w="4188" w:type="dxa"/>
          </w:tcPr>
          <w:p w14:paraId="2BE138A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7A471D3B"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Verkeersmaatregelen</w:t>
            </w:r>
          </w:p>
          <w:p w14:paraId="153953F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Veiligheidskleding (reflecterend)</w:t>
            </w:r>
          </w:p>
          <w:p w14:paraId="535754E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Overleg met hulpdiensten m.b.t. tijdelijke verkeerssituatie</w:t>
            </w:r>
          </w:p>
          <w:p w14:paraId="58609C1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Verharde bouwwegen</w:t>
            </w:r>
          </w:p>
          <w:p w14:paraId="0D50584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Banden transportmaterieel reinigen voor betreden openbare    wegen</w:t>
            </w:r>
          </w:p>
          <w:p w14:paraId="5E583BD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met achteruitrijsignalering</w:t>
            </w:r>
          </w:p>
          <w:p w14:paraId="79FBA374"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Wegen schoonhouden</w:t>
            </w:r>
          </w:p>
          <w:p w14:paraId="45BA93E0" w14:textId="77777777" w:rsidR="00130F10" w:rsidRPr="003953AC" w:rsidRDefault="00130F10" w:rsidP="00130F10">
            <w:pPr>
              <w:pStyle w:val="Geenafstand"/>
              <w:spacing w:line="240" w:lineRule="auto"/>
              <w:ind w:left="7"/>
              <w:contextualSpacing/>
              <w:rPr>
                <w:sz w:val="16"/>
                <w:szCs w:val="16"/>
                <w:lang w:val="nl-NL"/>
              </w:rPr>
            </w:pPr>
          </w:p>
        </w:tc>
      </w:tr>
      <w:tr w:rsidR="00130F10" w:rsidRPr="003953AC" w14:paraId="5507071D" w14:textId="77777777" w:rsidTr="00DC4DA2">
        <w:tc>
          <w:tcPr>
            <w:tcW w:w="1702" w:type="dxa"/>
          </w:tcPr>
          <w:p w14:paraId="072678B2"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Omstanders</w:t>
            </w:r>
          </w:p>
        </w:tc>
        <w:tc>
          <w:tcPr>
            <w:tcW w:w="3177" w:type="dxa"/>
          </w:tcPr>
          <w:p w14:paraId="69F0EF4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wegspringende delen</w:t>
            </w:r>
          </w:p>
          <w:p w14:paraId="5B191E0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Letsel door vallen/bedelving</w:t>
            </w:r>
          </w:p>
        </w:tc>
        <w:tc>
          <w:tcPr>
            <w:tcW w:w="4188" w:type="dxa"/>
          </w:tcPr>
          <w:p w14:paraId="6DA1260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Werkafzetting</w:t>
            </w:r>
          </w:p>
          <w:p w14:paraId="5A3D3C6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Putten, sleuven en/of overige ontgravingen afsluiten met hekwerken</w:t>
            </w:r>
          </w:p>
          <w:p w14:paraId="7A421AB2"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71D549F9" w14:textId="77777777" w:rsidTr="00DC4DA2">
        <w:tc>
          <w:tcPr>
            <w:tcW w:w="1702" w:type="dxa"/>
          </w:tcPr>
          <w:p w14:paraId="09A8C578"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Fysieke belasting</w:t>
            </w:r>
          </w:p>
        </w:tc>
        <w:tc>
          <w:tcPr>
            <w:tcW w:w="3177" w:type="dxa"/>
          </w:tcPr>
          <w:p w14:paraId="2AAC4F95"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Te zwaar tillen, alleen tillen i.p.v. met 2 man, geen til hulp gebruiken, materialen niet juist opslaan/ rugblessures, knieblessures, overbelasting van lichaam</w:t>
            </w:r>
          </w:p>
        </w:tc>
        <w:tc>
          <w:tcPr>
            <w:tcW w:w="4188" w:type="dxa"/>
          </w:tcPr>
          <w:p w14:paraId="2F75C971"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Zoveel mogelijk machinaal tillen. Indien &gt; 23 kg tot 40 kg met 2 personen de last tillen</w:t>
            </w:r>
          </w:p>
          <w:p w14:paraId="54BDC45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Op een juiste manier materialen opslaan</w:t>
            </w:r>
          </w:p>
          <w:p w14:paraId="0F2365E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Til vanuit de knieën, niet vanuit de rug</w:t>
            </w:r>
          </w:p>
          <w:p w14:paraId="5C0A00C6"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Houd de last dicht tegen het lichaam</w:t>
            </w:r>
          </w:p>
          <w:p w14:paraId="06CC974E"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2F566CEC" w14:textId="77777777" w:rsidTr="00DC4DA2">
        <w:tc>
          <w:tcPr>
            <w:tcW w:w="1702" w:type="dxa"/>
          </w:tcPr>
          <w:p w14:paraId="1E83CFF8"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lastRenderedPageBreak/>
              <w:t>Werken onder extreme tijdsdruk</w:t>
            </w:r>
          </w:p>
        </w:tc>
        <w:tc>
          <w:tcPr>
            <w:tcW w:w="3177" w:type="dxa"/>
          </w:tcPr>
          <w:p w14:paraId="41CE0FF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Stress </w:t>
            </w:r>
          </w:p>
          <w:p w14:paraId="194783C0"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Onzorgvuldige werkwijze </w:t>
            </w:r>
          </w:p>
          <w:p w14:paraId="67960A61" w14:textId="77777777" w:rsidR="00130F10" w:rsidRPr="003953AC" w:rsidRDefault="0000504D"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Lichamelijk</w:t>
            </w:r>
            <w:r w:rsidR="00130F10" w:rsidRPr="003953AC">
              <w:rPr>
                <w:sz w:val="16"/>
                <w:szCs w:val="16"/>
                <w:lang w:val="nl-NL"/>
              </w:rPr>
              <w:t xml:space="preserve"> letsel</w:t>
            </w:r>
          </w:p>
          <w:p w14:paraId="02191CD5" w14:textId="77777777" w:rsidR="00130F10" w:rsidRPr="003953AC" w:rsidRDefault="00130F10" w:rsidP="00130F10">
            <w:pPr>
              <w:pStyle w:val="Geenafstand"/>
              <w:spacing w:line="240" w:lineRule="auto"/>
              <w:ind w:left="148"/>
              <w:contextualSpacing/>
              <w:rPr>
                <w:sz w:val="16"/>
                <w:szCs w:val="16"/>
                <w:lang w:val="nl-NL"/>
              </w:rPr>
            </w:pPr>
          </w:p>
        </w:tc>
        <w:tc>
          <w:tcPr>
            <w:tcW w:w="4188" w:type="dxa"/>
          </w:tcPr>
          <w:p w14:paraId="1873D8F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Planning en afstemming</w:t>
            </w:r>
          </w:p>
        </w:tc>
      </w:tr>
      <w:tr w:rsidR="00130F10" w:rsidRPr="003953AC" w14:paraId="56F9F261" w14:textId="77777777" w:rsidTr="00DC4DA2">
        <w:tc>
          <w:tcPr>
            <w:tcW w:w="1702" w:type="dxa"/>
          </w:tcPr>
          <w:p w14:paraId="219D5C46"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Gebruik van materieel, gevaarlijke stoffen en afval hiervan</w:t>
            </w:r>
          </w:p>
        </w:tc>
        <w:tc>
          <w:tcPr>
            <w:tcW w:w="3177" w:type="dxa"/>
          </w:tcPr>
          <w:p w14:paraId="2CE9A84C"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Gezondheids- en milieuschade</w:t>
            </w:r>
          </w:p>
        </w:tc>
        <w:tc>
          <w:tcPr>
            <w:tcW w:w="4188" w:type="dxa"/>
          </w:tcPr>
          <w:p w14:paraId="1AEA2E4C" w14:textId="77777777" w:rsidR="00130F10" w:rsidRPr="003953AC" w:rsidRDefault="00130F10" w:rsidP="002D6BCB">
            <w:pPr>
              <w:numPr>
                <w:ilvl w:val="0"/>
                <w:numId w:val="12"/>
              </w:numPr>
              <w:spacing w:line="240" w:lineRule="auto"/>
              <w:ind w:left="148" w:hanging="141"/>
              <w:rPr>
                <w:sz w:val="16"/>
                <w:szCs w:val="16"/>
              </w:rPr>
            </w:pPr>
            <w:r w:rsidRPr="003953AC">
              <w:rPr>
                <w:sz w:val="16"/>
                <w:szCs w:val="16"/>
              </w:rPr>
              <w:t>Op verantwoorde wijze opslaan (gevaarlijke) stoffen.</w:t>
            </w:r>
          </w:p>
          <w:p w14:paraId="24FEE66A" w14:textId="77777777" w:rsidR="00130F10" w:rsidRPr="003953AC" w:rsidRDefault="00130F10" w:rsidP="002D6BCB">
            <w:pPr>
              <w:numPr>
                <w:ilvl w:val="0"/>
                <w:numId w:val="12"/>
              </w:numPr>
              <w:spacing w:line="240" w:lineRule="auto"/>
              <w:ind w:left="148" w:hanging="141"/>
              <w:rPr>
                <w:sz w:val="16"/>
                <w:szCs w:val="16"/>
              </w:rPr>
            </w:pPr>
            <w:r w:rsidRPr="003953AC">
              <w:rPr>
                <w:sz w:val="16"/>
                <w:szCs w:val="16"/>
              </w:rPr>
              <w:t>Opvragen en handelen naar productinformatie.</w:t>
            </w:r>
          </w:p>
          <w:p w14:paraId="61DA2AF3" w14:textId="77777777" w:rsidR="00130F10" w:rsidRPr="003953AC" w:rsidRDefault="00130F10" w:rsidP="002D6BCB">
            <w:pPr>
              <w:numPr>
                <w:ilvl w:val="0"/>
                <w:numId w:val="12"/>
              </w:numPr>
              <w:spacing w:line="240" w:lineRule="auto"/>
              <w:ind w:left="148" w:hanging="141"/>
              <w:rPr>
                <w:sz w:val="16"/>
                <w:szCs w:val="16"/>
              </w:rPr>
            </w:pPr>
            <w:r w:rsidRPr="003953AC">
              <w:rPr>
                <w:sz w:val="16"/>
                <w:szCs w:val="16"/>
              </w:rPr>
              <w:t>Emballage en restanten opruimen.</w:t>
            </w:r>
          </w:p>
          <w:p w14:paraId="09AEA03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Afval niet verbranden.</w:t>
            </w:r>
          </w:p>
          <w:p w14:paraId="0B445192" w14:textId="77777777" w:rsidR="00130F10" w:rsidRPr="003953AC" w:rsidRDefault="00130F10" w:rsidP="00130F10">
            <w:pPr>
              <w:pStyle w:val="Geenafstand"/>
              <w:spacing w:line="240" w:lineRule="auto"/>
              <w:ind w:left="148"/>
              <w:contextualSpacing/>
              <w:rPr>
                <w:sz w:val="16"/>
                <w:szCs w:val="16"/>
                <w:lang w:val="nl-NL"/>
              </w:rPr>
            </w:pPr>
          </w:p>
        </w:tc>
      </w:tr>
      <w:tr w:rsidR="00130F10" w:rsidRPr="003953AC" w14:paraId="26ACCEF0" w14:textId="77777777" w:rsidTr="00DC4DA2">
        <w:tc>
          <w:tcPr>
            <w:tcW w:w="1702" w:type="dxa"/>
          </w:tcPr>
          <w:p w14:paraId="4DD450C0"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Informatiestromen</w:t>
            </w:r>
          </w:p>
        </w:tc>
        <w:tc>
          <w:tcPr>
            <w:tcW w:w="3177" w:type="dxa"/>
          </w:tcPr>
          <w:p w14:paraId="652AA39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Slechte informatieoverdracht</w:t>
            </w:r>
          </w:p>
          <w:p w14:paraId="2FD31A3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Onveilig werken </w:t>
            </w:r>
          </w:p>
        </w:tc>
        <w:tc>
          <w:tcPr>
            <w:tcW w:w="4188" w:type="dxa"/>
          </w:tcPr>
          <w:p w14:paraId="50A1B6E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Onderaannemer informeert door wijziging in ploeg de gehele ploeg bij aankomst</w:t>
            </w:r>
          </w:p>
          <w:p w14:paraId="66F3811B" w14:textId="77777777" w:rsidR="00130F10" w:rsidRPr="003953AC" w:rsidRDefault="00130F10" w:rsidP="00130F10">
            <w:pPr>
              <w:pStyle w:val="Geenafstand"/>
              <w:spacing w:line="240" w:lineRule="auto"/>
              <w:contextualSpacing/>
              <w:rPr>
                <w:sz w:val="16"/>
                <w:szCs w:val="16"/>
                <w:lang w:val="nl-NL"/>
              </w:rPr>
            </w:pPr>
          </w:p>
        </w:tc>
      </w:tr>
      <w:tr w:rsidR="00130F10" w:rsidRPr="003953AC" w14:paraId="48C40713" w14:textId="77777777" w:rsidTr="00DC4DA2">
        <w:tc>
          <w:tcPr>
            <w:tcW w:w="1702" w:type="dxa"/>
          </w:tcPr>
          <w:p w14:paraId="4E8B96C4" w14:textId="77777777" w:rsidR="00130F10" w:rsidRPr="003953AC" w:rsidRDefault="00130F10" w:rsidP="00130F10">
            <w:pPr>
              <w:pStyle w:val="Geenafstand"/>
              <w:spacing w:line="240" w:lineRule="auto"/>
              <w:contextualSpacing/>
              <w:rPr>
                <w:sz w:val="16"/>
                <w:szCs w:val="16"/>
                <w:lang w:val="nl-NL"/>
              </w:rPr>
            </w:pPr>
            <w:r w:rsidRPr="003953AC">
              <w:rPr>
                <w:sz w:val="16"/>
                <w:szCs w:val="16"/>
                <w:lang w:val="nl-NL"/>
              </w:rPr>
              <w:t>Werkzaamheden buiten</w:t>
            </w:r>
          </w:p>
        </w:tc>
        <w:tc>
          <w:tcPr>
            <w:tcW w:w="3177" w:type="dxa"/>
          </w:tcPr>
          <w:p w14:paraId="5C23C54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Aantasting gezondheid</w:t>
            </w:r>
          </w:p>
          <w:p w14:paraId="63541A18"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Omvallen kranen</w:t>
            </w:r>
          </w:p>
          <w:p w14:paraId="2C79FAB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Onveilig tillen lasten</w:t>
            </w:r>
          </w:p>
          <w:p w14:paraId="5E94ED57"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Gladheid</w:t>
            </w:r>
          </w:p>
          <w:p w14:paraId="126203C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Slecht zicht/ aanrijding</w:t>
            </w:r>
          </w:p>
          <w:p w14:paraId="55382669"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Onderkoeling</w:t>
            </w:r>
          </w:p>
          <w:p w14:paraId="662675AA"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Overstroming</w:t>
            </w:r>
          </w:p>
          <w:p w14:paraId="6C7CEDB2"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Oververhitting</w:t>
            </w:r>
          </w:p>
          <w:p w14:paraId="0FB7B7EF"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-blikseminslag/ elektrocutie</w:t>
            </w:r>
          </w:p>
          <w:p w14:paraId="1617FF74" w14:textId="77777777" w:rsidR="00130F10" w:rsidRPr="003953AC" w:rsidRDefault="00130F10" w:rsidP="00130F10">
            <w:pPr>
              <w:pStyle w:val="Geenafstand"/>
              <w:spacing w:line="240" w:lineRule="auto"/>
              <w:ind w:left="7"/>
              <w:contextualSpacing/>
              <w:rPr>
                <w:sz w:val="16"/>
                <w:szCs w:val="16"/>
                <w:lang w:val="nl-NL"/>
              </w:rPr>
            </w:pPr>
          </w:p>
        </w:tc>
        <w:tc>
          <w:tcPr>
            <w:tcW w:w="4188" w:type="dxa"/>
          </w:tcPr>
          <w:p w14:paraId="31AFBE6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Overwegen of doorwerken verantwoordelijk is.</w:t>
            </w:r>
          </w:p>
          <w:p w14:paraId="3E27AD1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Doorwerkkleding</w:t>
            </w:r>
          </w:p>
          <w:p w14:paraId="13290083"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Doorwerkvoorzieningen </w:t>
            </w:r>
          </w:p>
          <w:p w14:paraId="2705664D" w14:textId="77777777" w:rsidR="00130F10" w:rsidRPr="003953AC" w:rsidRDefault="00130F10"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Aanpassen werktijden en werkduur </w:t>
            </w:r>
          </w:p>
          <w:p w14:paraId="1532611B" w14:textId="77777777" w:rsidR="00130F10" w:rsidRPr="003953AC" w:rsidRDefault="00130F10" w:rsidP="002D6BCB">
            <w:pPr>
              <w:numPr>
                <w:ilvl w:val="0"/>
                <w:numId w:val="12"/>
              </w:numPr>
              <w:spacing w:line="240" w:lineRule="auto"/>
              <w:ind w:left="148" w:hanging="141"/>
              <w:rPr>
                <w:sz w:val="16"/>
                <w:szCs w:val="16"/>
              </w:rPr>
            </w:pPr>
            <w:r w:rsidRPr="003953AC">
              <w:rPr>
                <w:sz w:val="16"/>
                <w:szCs w:val="16"/>
              </w:rPr>
              <w:t>Verlichting</w:t>
            </w:r>
          </w:p>
        </w:tc>
      </w:tr>
    </w:tbl>
    <w:p w14:paraId="4ECC4939" w14:textId="77777777" w:rsidR="00093910" w:rsidRPr="003953AC" w:rsidRDefault="00093910" w:rsidP="00130F10">
      <w:pPr>
        <w:pStyle w:val="Kop2"/>
        <w:keepNext/>
        <w:tabs>
          <w:tab w:val="clear" w:pos="476"/>
        </w:tabs>
        <w:spacing w:before="120" w:after="120" w:line="240" w:lineRule="auto"/>
        <w:ind w:left="576" w:hanging="576"/>
        <w:jc w:val="both"/>
      </w:pPr>
      <w:bookmarkStart w:id="52" w:name="_Toc176174732"/>
      <w:bookmarkStart w:id="53" w:name="_Toc212465460"/>
      <w:bookmarkStart w:id="54" w:name="_Toc448303368"/>
      <w:r w:rsidRPr="003953AC">
        <w:t>Veiligheids- en Gezondheidsgevaren voortvloeiend uit de omgeving</w:t>
      </w:r>
      <w:bookmarkEnd w:id="52"/>
      <w:bookmarkEnd w:id="53"/>
    </w:p>
    <w:tbl>
      <w:tblPr>
        <w:tblW w:w="9136" w:type="dxa"/>
        <w:tblInd w:w="70" w:type="dxa"/>
        <w:tblLayout w:type="fixed"/>
        <w:tblCellMar>
          <w:left w:w="70" w:type="dxa"/>
          <w:right w:w="70" w:type="dxa"/>
        </w:tblCellMar>
        <w:tblLook w:val="0000" w:firstRow="0" w:lastRow="0" w:firstColumn="0" w:lastColumn="0" w:noHBand="0" w:noVBand="0"/>
      </w:tblPr>
      <w:tblGrid>
        <w:gridCol w:w="1482"/>
        <w:gridCol w:w="2126"/>
        <w:gridCol w:w="2551"/>
        <w:gridCol w:w="2977"/>
      </w:tblGrid>
      <w:tr w:rsidR="00DC4DA2" w:rsidRPr="003953AC" w14:paraId="5EF8DFD2" w14:textId="77777777" w:rsidTr="00DC4DA2">
        <w:trPr>
          <w:trHeight w:val="283"/>
        </w:trPr>
        <w:tc>
          <w:tcPr>
            <w:tcW w:w="1482" w:type="dxa"/>
            <w:tcBorders>
              <w:top w:val="single" w:sz="6" w:space="0" w:color="auto"/>
              <w:left w:val="single" w:sz="6" w:space="0" w:color="auto"/>
              <w:bottom w:val="single" w:sz="6" w:space="0" w:color="auto"/>
              <w:right w:val="single" w:sz="6" w:space="0" w:color="auto"/>
            </w:tcBorders>
            <w:shd w:val="clear" w:color="auto" w:fill="ADADAD" w:themeFill="background2" w:themeFillShade="BF"/>
            <w:vAlign w:val="center"/>
          </w:tcPr>
          <w:p w14:paraId="0E21E0C8" w14:textId="77777777" w:rsidR="00DC4DA2" w:rsidRPr="003953AC" w:rsidRDefault="00DC4DA2" w:rsidP="00DC4DA2">
            <w:pPr>
              <w:pStyle w:val="Geenafstand"/>
              <w:spacing w:line="240" w:lineRule="auto"/>
              <w:contextualSpacing/>
              <w:rPr>
                <w:sz w:val="16"/>
                <w:szCs w:val="16"/>
                <w:lang w:val="nl-NL"/>
              </w:rPr>
            </w:pPr>
            <w:r w:rsidRPr="003953AC">
              <w:rPr>
                <w:b/>
                <w:bCs/>
                <w:sz w:val="16"/>
                <w:szCs w:val="16"/>
                <w:lang w:val="nl-NL"/>
              </w:rPr>
              <w:t>Factor</w:t>
            </w:r>
          </w:p>
        </w:tc>
        <w:tc>
          <w:tcPr>
            <w:tcW w:w="2126" w:type="dxa"/>
            <w:tcBorders>
              <w:top w:val="single" w:sz="6" w:space="0" w:color="auto"/>
              <w:left w:val="single" w:sz="6" w:space="0" w:color="auto"/>
              <w:bottom w:val="single" w:sz="6" w:space="0" w:color="auto"/>
              <w:right w:val="single" w:sz="6" w:space="0" w:color="auto"/>
            </w:tcBorders>
            <w:shd w:val="clear" w:color="auto" w:fill="ADADAD" w:themeFill="background2" w:themeFillShade="BF"/>
            <w:vAlign w:val="center"/>
          </w:tcPr>
          <w:p w14:paraId="44B920AA" w14:textId="77777777" w:rsidR="00DC4DA2" w:rsidRPr="003953AC" w:rsidRDefault="00DC4DA2" w:rsidP="00DC4DA2">
            <w:pPr>
              <w:pStyle w:val="Geenafstand"/>
              <w:spacing w:line="240" w:lineRule="auto"/>
              <w:contextualSpacing/>
              <w:rPr>
                <w:sz w:val="16"/>
                <w:szCs w:val="16"/>
                <w:lang w:val="nl-NL"/>
              </w:rPr>
            </w:pPr>
            <w:r w:rsidRPr="003953AC">
              <w:rPr>
                <w:b/>
                <w:bCs/>
                <w:sz w:val="16"/>
                <w:szCs w:val="16"/>
                <w:lang w:val="nl-NL"/>
              </w:rPr>
              <w:t>Activiteit</w:t>
            </w:r>
          </w:p>
        </w:tc>
        <w:tc>
          <w:tcPr>
            <w:tcW w:w="2551" w:type="dxa"/>
            <w:tcBorders>
              <w:top w:val="single" w:sz="6" w:space="0" w:color="auto"/>
              <w:left w:val="single" w:sz="6" w:space="0" w:color="auto"/>
              <w:bottom w:val="single" w:sz="6" w:space="0" w:color="auto"/>
              <w:right w:val="single" w:sz="6" w:space="0" w:color="auto"/>
            </w:tcBorders>
            <w:shd w:val="clear" w:color="auto" w:fill="ADADAD" w:themeFill="background2" w:themeFillShade="BF"/>
            <w:vAlign w:val="center"/>
          </w:tcPr>
          <w:p w14:paraId="0D26E297" w14:textId="77777777" w:rsidR="00DC4DA2" w:rsidRPr="003953AC" w:rsidRDefault="00DC4DA2" w:rsidP="00DC4DA2">
            <w:pPr>
              <w:pStyle w:val="Geenafstand"/>
              <w:spacing w:line="240" w:lineRule="auto"/>
              <w:contextualSpacing/>
              <w:rPr>
                <w:sz w:val="16"/>
                <w:szCs w:val="16"/>
                <w:lang w:val="nl-NL"/>
              </w:rPr>
            </w:pPr>
            <w:r w:rsidRPr="003953AC">
              <w:rPr>
                <w:b/>
                <w:bCs/>
                <w:sz w:val="16"/>
                <w:szCs w:val="16"/>
                <w:lang w:val="nl-NL"/>
              </w:rPr>
              <w:t>Arbo-risico</w:t>
            </w:r>
          </w:p>
        </w:tc>
        <w:tc>
          <w:tcPr>
            <w:tcW w:w="2977" w:type="dxa"/>
            <w:tcBorders>
              <w:top w:val="single" w:sz="6" w:space="0" w:color="auto"/>
              <w:left w:val="single" w:sz="6" w:space="0" w:color="auto"/>
              <w:bottom w:val="single" w:sz="6" w:space="0" w:color="auto"/>
              <w:right w:val="single" w:sz="6" w:space="0" w:color="auto"/>
            </w:tcBorders>
            <w:shd w:val="clear" w:color="auto" w:fill="ADADAD" w:themeFill="background2" w:themeFillShade="BF"/>
            <w:vAlign w:val="center"/>
          </w:tcPr>
          <w:p w14:paraId="27CF839D" w14:textId="77777777" w:rsidR="00DC4DA2" w:rsidRPr="003953AC" w:rsidRDefault="00DC4DA2" w:rsidP="00DC4DA2">
            <w:pPr>
              <w:pStyle w:val="Geenafstand"/>
              <w:spacing w:line="240" w:lineRule="auto"/>
              <w:ind w:left="7"/>
              <w:contextualSpacing/>
              <w:rPr>
                <w:sz w:val="16"/>
                <w:szCs w:val="16"/>
                <w:lang w:val="nl-NL"/>
              </w:rPr>
            </w:pPr>
            <w:r w:rsidRPr="003953AC">
              <w:rPr>
                <w:b/>
                <w:bCs/>
                <w:sz w:val="16"/>
                <w:szCs w:val="16"/>
                <w:lang w:val="nl-NL"/>
              </w:rPr>
              <w:t>Voorgestelde maatregelen</w:t>
            </w:r>
          </w:p>
        </w:tc>
      </w:tr>
      <w:tr w:rsidR="00DC4DA2" w:rsidRPr="003953AC" w14:paraId="5048D21C" w14:textId="77777777" w:rsidTr="00DC4DA2">
        <w:tc>
          <w:tcPr>
            <w:tcW w:w="1482" w:type="dxa"/>
            <w:tcBorders>
              <w:top w:val="single" w:sz="6" w:space="0" w:color="auto"/>
              <w:left w:val="single" w:sz="6" w:space="0" w:color="auto"/>
              <w:bottom w:val="single" w:sz="6" w:space="0" w:color="auto"/>
              <w:right w:val="single" w:sz="6" w:space="0" w:color="auto"/>
            </w:tcBorders>
          </w:tcPr>
          <w:p w14:paraId="0CAF6790"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Weg en bouwverkeer</w:t>
            </w:r>
          </w:p>
        </w:tc>
        <w:tc>
          <w:tcPr>
            <w:tcW w:w="2126" w:type="dxa"/>
            <w:tcBorders>
              <w:top w:val="single" w:sz="6" w:space="0" w:color="auto"/>
              <w:left w:val="single" w:sz="6" w:space="0" w:color="auto"/>
              <w:bottom w:val="single" w:sz="6" w:space="0" w:color="auto"/>
              <w:right w:val="single" w:sz="6" w:space="0" w:color="auto"/>
            </w:tcBorders>
          </w:tcPr>
          <w:p w14:paraId="4024C4D9" w14:textId="77777777" w:rsidR="00DC4DA2" w:rsidRPr="003953AC" w:rsidRDefault="0085405F" w:rsidP="00DC4DA2">
            <w:pPr>
              <w:pStyle w:val="Geenafstand"/>
              <w:spacing w:line="240" w:lineRule="auto"/>
              <w:contextualSpacing/>
              <w:rPr>
                <w:sz w:val="16"/>
                <w:szCs w:val="16"/>
                <w:lang w:val="nl-NL"/>
              </w:rPr>
            </w:pPr>
            <w:r>
              <w:rPr>
                <w:sz w:val="16"/>
                <w:szCs w:val="16"/>
                <w:lang w:val="nl-NL"/>
              </w:rPr>
              <w:t xml:space="preserve">- </w:t>
            </w:r>
            <w:r w:rsidRPr="003953AC">
              <w:rPr>
                <w:sz w:val="16"/>
                <w:szCs w:val="16"/>
                <w:lang w:val="nl-NL"/>
              </w:rPr>
              <w:t>Plaatsen</w:t>
            </w:r>
            <w:r w:rsidR="00DC4DA2" w:rsidRPr="003953AC">
              <w:rPr>
                <w:sz w:val="16"/>
                <w:szCs w:val="16"/>
                <w:lang w:val="nl-NL"/>
              </w:rPr>
              <w:t xml:space="preserve"> wegafzetting</w:t>
            </w:r>
          </w:p>
        </w:tc>
        <w:tc>
          <w:tcPr>
            <w:tcW w:w="2551" w:type="dxa"/>
            <w:tcBorders>
              <w:top w:val="single" w:sz="6" w:space="0" w:color="auto"/>
              <w:left w:val="single" w:sz="6" w:space="0" w:color="auto"/>
              <w:bottom w:val="single" w:sz="6" w:space="0" w:color="auto"/>
              <w:right w:val="single" w:sz="6" w:space="0" w:color="auto"/>
            </w:tcBorders>
          </w:tcPr>
          <w:p w14:paraId="5DA081E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Aanwezigheid verkeer</w:t>
            </w:r>
          </w:p>
          <w:p w14:paraId="71A3BF1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Aanrijding</w:t>
            </w:r>
          </w:p>
          <w:p w14:paraId="31E80A6A" w14:textId="77777777" w:rsidR="00DC4DA2" w:rsidRPr="003953AC" w:rsidRDefault="00DC4DA2" w:rsidP="00DC4DA2">
            <w:pPr>
              <w:pStyle w:val="Geenafstand"/>
              <w:spacing w:line="240" w:lineRule="auto"/>
              <w:ind w:left="7"/>
              <w:contextualSpacing/>
              <w:rPr>
                <w:sz w:val="16"/>
                <w:szCs w:val="16"/>
                <w:lang w:val="nl-NL"/>
              </w:rPr>
            </w:pPr>
            <w:r w:rsidRPr="003953AC">
              <w:rPr>
                <w:sz w:val="16"/>
                <w:szCs w:val="16"/>
                <w:lang w:val="nl-NL"/>
              </w:rPr>
              <w:t>-Slip en val gevaar</w:t>
            </w:r>
          </w:p>
        </w:tc>
        <w:tc>
          <w:tcPr>
            <w:tcW w:w="2977" w:type="dxa"/>
            <w:tcBorders>
              <w:top w:val="single" w:sz="6" w:space="0" w:color="auto"/>
              <w:left w:val="single" w:sz="6" w:space="0" w:color="auto"/>
              <w:bottom w:val="single" w:sz="6" w:space="0" w:color="auto"/>
              <w:right w:val="single" w:sz="6" w:space="0" w:color="auto"/>
            </w:tcBorders>
          </w:tcPr>
          <w:p w14:paraId="2DE44B9E" w14:textId="77777777" w:rsidR="00DC4DA2" w:rsidRPr="003953AC" w:rsidRDefault="0085405F"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Dragen</w:t>
            </w:r>
            <w:r w:rsidR="00DC4DA2" w:rsidRPr="003953AC">
              <w:rPr>
                <w:sz w:val="16"/>
                <w:szCs w:val="16"/>
                <w:lang w:val="nl-NL"/>
              </w:rPr>
              <w:t xml:space="preserve"> van duidelijk zichtbare kleding, </w:t>
            </w:r>
          </w:p>
          <w:p w14:paraId="2A35AE56" w14:textId="77777777" w:rsidR="00DC4DA2" w:rsidRPr="003953AC" w:rsidRDefault="0085405F"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Zorgen</w:t>
            </w:r>
            <w:r w:rsidR="00DC4DA2" w:rsidRPr="003953AC">
              <w:rPr>
                <w:sz w:val="16"/>
                <w:szCs w:val="16"/>
                <w:lang w:val="nl-NL"/>
              </w:rPr>
              <w:t xml:space="preserve"> voor adequate afzetting(en) en verlichting. </w:t>
            </w:r>
          </w:p>
          <w:p w14:paraId="686DED1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 en afvoerwegen schoonhouden</w:t>
            </w:r>
          </w:p>
          <w:p w14:paraId="5C2D48A5" w14:textId="77777777" w:rsidR="00DC4DA2" w:rsidRPr="003953AC" w:rsidRDefault="00DC4DA2" w:rsidP="00DC4DA2">
            <w:pPr>
              <w:pStyle w:val="Geenafstand"/>
              <w:spacing w:line="240" w:lineRule="auto"/>
              <w:contextualSpacing/>
              <w:rPr>
                <w:sz w:val="16"/>
                <w:szCs w:val="16"/>
                <w:lang w:val="nl-NL"/>
              </w:rPr>
            </w:pPr>
          </w:p>
        </w:tc>
      </w:tr>
      <w:tr w:rsidR="00DC4DA2" w:rsidRPr="003953AC" w14:paraId="4F6150D1" w14:textId="77777777" w:rsidTr="00DC4DA2">
        <w:tc>
          <w:tcPr>
            <w:tcW w:w="1482" w:type="dxa"/>
            <w:tcBorders>
              <w:top w:val="single" w:sz="6" w:space="0" w:color="auto"/>
              <w:left w:val="single" w:sz="6" w:space="0" w:color="auto"/>
              <w:bottom w:val="single" w:sz="6" w:space="0" w:color="auto"/>
              <w:right w:val="single" w:sz="6" w:space="0" w:color="auto"/>
            </w:tcBorders>
          </w:tcPr>
          <w:p w14:paraId="14B152CB"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(Hoog)spanningskabels</w:t>
            </w:r>
          </w:p>
        </w:tc>
        <w:tc>
          <w:tcPr>
            <w:tcW w:w="2126" w:type="dxa"/>
            <w:tcBorders>
              <w:top w:val="single" w:sz="6" w:space="0" w:color="auto"/>
              <w:left w:val="single" w:sz="6" w:space="0" w:color="auto"/>
              <w:bottom w:val="single" w:sz="6" w:space="0" w:color="auto"/>
              <w:right w:val="single" w:sz="6" w:space="0" w:color="auto"/>
            </w:tcBorders>
          </w:tcPr>
          <w:p w14:paraId="71C1E852" w14:textId="77777777" w:rsidR="00DC4DA2" w:rsidRPr="003953AC" w:rsidRDefault="0085405F"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Grondwerk</w:t>
            </w:r>
          </w:p>
        </w:tc>
        <w:tc>
          <w:tcPr>
            <w:tcW w:w="2551" w:type="dxa"/>
            <w:tcBorders>
              <w:top w:val="single" w:sz="6" w:space="0" w:color="auto"/>
              <w:left w:val="single" w:sz="6" w:space="0" w:color="auto"/>
              <w:bottom w:val="single" w:sz="6" w:space="0" w:color="auto"/>
              <w:right w:val="single" w:sz="6" w:space="0" w:color="auto"/>
            </w:tcBorders>
          </w:tcPr>
          <w:p w14:paraId="36FA82E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Elektrocutie</w:t>
            </w:r>
          </w:p>
        </w:tc>
        <w:tc>
          <w:tcPr>
            <w:tcW w:w="2977" w:type="dxa"/>
            <w:tcBorders>
              <w:top w:val="single" w:sz="6" w:space="0" w:color="auto"/>
              <w:left w:val="single" w:sz="6" w:space="0" w:color="auto"/>
              <w:bottom w:val="single" w:sz="6" w:space="0" w:color="auto"/>
              <w:right w:val="single" w:sz="6" w:space="0" w:color="auto"/>
            </w:tcBorders>
          </w:tcPr>
          <w:p w14:paraId="437DC91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KLIC-melding, lokaliseren kabels</w:t>
            </w:r>
          </w:p>
          <w:p w14:paraId="4B984F05" w14:textId="77777777" w:rsidR="00DC4DA2" w:rsidRPr="003953AC" w:rsidRDefault="0085405F"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Niet</w:t>
            </w:r>
            <w:r w:rsidR="00DC4DA2" w:rsidRPr="003953AC">
              <w:rPr>
                <w:sz w:val="16"/>
                <w:szCs w:val="16"/>
                <w:lang w:val="nl-NL"/>
              </w:rPr>
              <w:t xml:space="preserve"> machinaal ontgraven</w:t>
            </w:r>
          </w:p>
          <w:p w14:paraId="2D1C609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Proefsleuven graven</w:t>
            </w:r>
          </w:p>
          <w:p w14:paraId="34B2384E"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Toezicht door netbeheerder</w:t>
            </w:r>
          </w:p>
          <w:p w14:paraId="3426CBB3" w14:textId="77777777" w:rsidR="00DC4DA2" w:rsidRPr="003953AC" w:rsidRDefault="00DC4DA2" w:rsidP="00DC4DA2">
            <w:pPr>
              <w:pStyle w:val="Geenafstand"/>
              <w:spacing w:line="240" w:lineRule="auto"/>
              <w:ind w:left="7"/>
              <w:contextualSpacing/>
              <w:rPr>
                <w:sz w:val="16"/>
                <w:szCs w:val="16"/>
                <w:lang w:val="nl-NL"/>
              </w:rPr>
            </w:pPr>
          </w:p>
        </w:tc>
      </w:tr>
      <w:tr w:rsidR="00DC4DA2" w:rsidRPr="003953AC" w14:paraId="5B8CBEA5" w14:textId="77777777" w:rsidTr="00DC4DA2">
        <w:tc>
          <w:tcPr>
            <w:tcW w:w="1482" w:type="dxa"/>
            <w:tcBorders>
              <w:top w:val="single" w:sz="6" w:space="0" w:color="auto"/>
              <w:left w:val="single" w:sz="6" w:space="0" w:color="auto"/>
              <w:bottom w:val="single" w:sz="6" w:space="0" w:color="auto"/>
              <w:right w:val="single" w:sz="6" w:space="0" w:color="auto"/>
            </w:tcBorders>
          </w:tcPr>
          <w:p w14:paraId="63664401"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(Hoog)spanningslijnen</w:t>
            </w:r>
          </w:p>
        </w:tc>
        <w:tc>
          <w:tcPr>
            <w:tcW w:w="2126" w:type="dxa"/>
            <w:tcBorders>
              <w:top w:val="single" w:sz="6" w:space="0" w:color="auto"/>
              <w:left w:val="single" w:sz="6" w:space="0" w:color="auto"/>
              <w:bottom w:val="single" w:sz="6" w:space="0" w:color="auto"/>
              <w:right w:val="single" w:sz="6" w:space="0" w:color="auto"/>
            </w:tcBorders>
          </w:tcPr>
          <w:p w14:paraId="654BD1A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Werkzaamheden in de nabijheid van (hoog) spanningslijnen en objecten die (zwerf) stromen geleiden</w:t>
            </w:r>
          </w:p>
        </w:tc>
        <w:tc>
          <w:tcPr>
            <w:tcW w:w="2551" w:type="dxa"/>
            <w:tcBorders>
              <w:top w:val="single" w:sz="6" w:space="0" w:color="auto"/>
              <w:left w:val="single" w:sz="6" w:space="0" w:color="auto"/>
              <w:bottom w:val="single" w:sz="6" w:space="0" w:color="auto"/>
              <w:right w:val="single" w:sz="6" w:space="0" w:color="auto"/>
            </w:tcBorders>
          </w:tcPr>
          <w:p w14:paraId="28B6ADB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Elektrocutie</w:t>
            </w:r>
          </w:p>
        </w:tc>
        <w:tc>
          <w:tcPr>
            <w:tcW w:w="2977" w:type="dxa"/>
            <w:tcBorders>
              <w:top w:val="single" w:sz="6" w:space="0" w:color="auto"/>
              <w:left w:val="single" w:sz="6" w:space="0" w:color="auto"/>
              <w:bottom w:val="single" w:sz="6" w:space="0" w:color="auto"/>
              <w:right w:val="single" w:sz="6" w:space="0" w:color="auto"/>
            </w:tcBorders>
          </w:tcPr>
          <w:p w14:paraId="0333FCB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KLIC-melding, </w:t>
            </w:r>
          </w:p>
          <w:p w14:paraId="7C73804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Hoogtebeperking in de omgeving hoogspanningslijnen</w:t>
            </w:r>
          </w:p>
          <w:p w14:paraId="760DF92A"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Inventarisatie beïnvloeding van geleidende objecten door stroomlijnen;</w:t>
            </w:r>
          </w:p>
          <w:p w14:paraId="111CC675"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Toezicht door netbeheerder</w:t>
            </w:r>
          </w:p>
          <w:p w14:paraId="17F63645" w14:textId="77777777" w:rsidR="00DC4DA2" w:rsidRPr="003953AC" w:rsidRDefault="00DC4DA2" w:rsidP="00DC4DA2">
            <w:pPr>
              <w:pStyle w:val="Geenafstand"/>
              <w:spacing w:line="240" w:lineRule="auto"/>
              <w:contextualSpacing/>
              <w:rPr>
                <w:sz w:val="16"/>
                <w:szCs w:val="16"/>
                <w:lang w:val="nl-NL"/>
              </w:rPr>
            </w:pPr>
          </w:p>
        </w:tc>
      </w:tr>
      <w:tr w:rsidR="00DC4DA2" w:rsidRPr="003953AC" w14:paraId="16AF2042" w14:textId="77777777" w:rsidTr="00DC4DA2">
        <w:tc>
          <w:tcPr>
            <w:tcW w:w="1482" w:type="dxa"/>
            <w:tcBorders>
              <w:top w:val="single" w:sz="6" w:space="0" w:color="auto"/>
              <w:left w:val="single" w:sz="6" w:space="0" w:color="auto"/>
              <w:bottom w:val="single" w:sz="6" w:space="0" w:color="auto"/>
              <w:right w:val="single" w:sz="6" w:space="0" w:color="auto"/>
            </w:tcBorders>
          </w:tcPr>
          <w:p w14:paraId="417AA804"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Gas en-waterleidingen</w:t>
            </w:r>
          </w:p>
        </w:tc>
        <w:tc>
          <w:tcPr>
            <w:tcW w:w="2126" w:type="dxa"/>
            <w:tcBorders>
              <w:top w:val="single" w:sz="6" w:space="0" w:color="auto"/>
              <w:left w:val="single" w:sz="6" w:space="0" w:color="auto"/>
              <w:bottom w:val="single" w:sz="6" w:space="0" w:color="auto"/>
              <w:right w:val="single" w:sz="6" w:space="0" w:color="auto"/>
            </w:tcBorders>
          </w:tcPr>
          <w:p w14:paraId="198C86C2" w14:textId="77777777" w:rsidR="00DC4DA2" w:rsidRPr="003953AC" w:rsidRDefault="0085405F"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Grondwerk</w:t>
            </w:r>
          </w:p>
        </w:tc>
        <w:tc>
          <w:tcPr>
            <w:tcW w:w="2551" w:type="dxa"/>
            <w:tcBorders>
              <w:top w:val="single" w:sz="6" w:space="0" w:color="auto"/>
              <w:left w:val="single" w:sz="6" w:space="0" w:color="auto"/>
              <w:bottom w:val="single" w:sz="6" w:space="0" w:color="auto"/>
              <w:right w:val="single" w:sz="6" w:space="0" w:color="auto"/>
            </w:tcBorders>
          </w:tcPr>
          <w:p w14:paraId="3F1A8A22"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Ontploffing</w:t>
            </w:r>
          </w:p>
          <w:p w14:paraId="7832030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Verdrinking</w:t>
            </w:r>
          </w:p>
          <w:p w14:paraId="31AB2B1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Verstikking</w:t>
            </w:r>
          </w:p>
          <w:p w14:paraId="0EA0DB7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Verbranding</w:t>
            </w:r>
          </w:p>
        </w:tc>
        <w:tc>
          <w:tcPr>
            <w:tcW w:w="2977" w:type="dxa"/>
            <w:tcBorders>
              <w:top w:val="single" w:sz="6" w:space="0" w:color="auto"/>
              <w:left w:val="single" w:sz="6" w:space="0" w:color="auto"/>
              <w:bottom w:val="single" w:sz="6" w:space="0" w:color="auto"/>
              <w:right w:val="single" w:sz="6" w:space="0" w:color="auto"/>
            </w:tcBorders>
          </w:tcPr>
          <w:p w14:paraId="4C1009FE"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KLIC-melding</w:t>
            </w:r>
          </w:p>
          <w:p w14:paraId="1E5C4418" w14:textId="77777777" w:rsidR="00DC4DA2" w:rsidRPr="003953AC" w:rsidRDefault="00DC4DA2" w:rsidP="002D6BCB">
            <w:pPr>
              <w:pStyle w:val="Geenafstand"/>
              <w:numPr>
                <w:ilvl w:val="0"/>
                <w:numId w:val="12"/>
              </w:numPr>
              <w:spacing w:before="120" w:line="240" w:lineRule="auto"/>
              <w:ind w:left="148" w:hanging="141"/>
              <w:contextualSpacing/>
              <w:rPr>
                <w:sz w:val="16"/>
                <w:szCs w:val="16"/>
                <w:lang w:val="nl-NL"/>
              </w:rPr>
            </w:pPr>
            <w:r w:rsidRPr="003953AC">
              <w:rPr>
                <w:sz w:val="16"/>
                <w:szCs w:val="16"/>
                <w:lang w:val="nl-NL"/>
              </w:rPr>
              <w:t>Proefsleuven graven</w:t>
            </w:r>
          </w:p>
          <w:p w14:paraId="54AD18FF" w14:textId="77777777" w:rsidR="00DC4DA2" w:rsidRPr="003953AC" w:rsidRDefault="00DC4DA2" w:rsidP="002D6BCB">
            <w:pPr>
              <w:pStyle w:val="Geenafstand"/>
              <w:numPr>
                <w:ilvl w:val="0"/>
                <w:numId w:val="12"/>
              </w:numPr>
              <w:spacing w:before="120" w:line="240" w:lineRule="auto"/>
              <w:ind w:left="148" w:hanging="141"/>
              <w:contextualSpacing/>
              <w:rPr>
                <w:sz w:val="16"/>
                <w:szCs w:val="16"/>
                <w:lang w:val="nl-NL"/>
              </w:rPr>
            </w:pPr>
            <w:r w:rsidRPr="003953AC">
              <w:rPr>
                <w:sz w:val="16"/>
                <w:szCs w:val="16"/>
                <w:lang w:val="nl-NL"/>
              </w:rPr>
              <w:t xml:space="preserve">Handmatig voorgraven </w:t>
            </w:r>
          </w:p>
          <w:p w14:paraId="0FA4C508"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 gevaren effect</w:t>
            </w:r>
          </w:p>
          <w:p w14:paraId="3F2787F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Juiste voorzorgsmaatregelen</w:t>
            </w:r>
          </w:p>
          <w:p w14:paraId="6A96FFB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 instructie personeel</w:t>
            </w:r>
          </w:p>
          <w:p w14:paraId="3DDC0CA8"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Toezicht door netbeheerder</w:t>
            </w:r>
          </w:p>
          <w:p w14:paraId="3DDE5D53" w14:textId="77777777" w:rsidR="00DC4DA2" w:rsidRPr="003953AC" w:rsidRDefault="00DC4DA2" w:rsidP="00DC4DA2">
            <w:pPr>
              <w:pStyle w:val="Geenafstand"/>
              <w:spacing w:line="240" w:lineRule="auto"/>
              <w:ind w:left="7"/>
              <w:contextualSpacing/>
              <w:rPr>
                <w:sz w:val="16"/>
                <w:szCs w:val="16"/>
                <w:lang w:val="nl-NL"/>
              </w:rPr>
            </w:pPr>
          </w:p>
        </w:tc>
      </w:tr>
      <w:tr w:rsidR="00DC4DA2" w:rsidRPr="003953AC" w14:paraId="30B8D38A" w14:textId="77777777" w:rsidTr="00DC4DA2">
        <w:tc>
          <w:tcPr>
            <w:tcW w:w="1482" w:type="dxa"/>
            <w:tcBorders>
              <w:top w:val="single" w:sz="6" w:space="0" w:color="auto"/>
              <w:left w:val="single" w:sz="6" w:space="0" w:color="auto"/>
              <w:bottom w:val="single" w:sz="6" w:space="0" w:color="auto"/>
              <w:right w:val="single" w:sz="6" w:space="0" w:color="auto"/>
            </w:tcBorders>
          </w:tcPr>
          <w:p w14:paraId="5775350E"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Leidingen met gevaarlijke inhoud</w:t>
            </w:r>
          </w:p>
        </w:tc>
        <w:tc>
          <w:tcPr>
            <w:tcW w:w="2126" w:type="dxa"/>
            <w:tcBorders>
              <w:top w:val="single" w:sz="6" w:space="0" w:color="auto"/>
              <w:left w:val="single" w:sz="6" w:space="0" w:color="auto"/>
              <w:bottom w:val="single" w:sz="6" w:space="0" w:color="auto"/>
              <w:right w:val="single" w:sz="6" w:space="0" w:color="auto"/>
            </w:tcBorders>
          </w:tcPr>
          <w:p w14:paraId="468132F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Graaf- werkzaamheden, boren, heien, sonderen en aanbrengen bovenbelasting</w:t>
            </w:r>
          </w:p>
          <w:p w14:paraId="658C7E7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Werken met overdruk</w:t>
            </w:r>
          </w:p>
          <w:p w14:paraId="59DBEA60"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Ioniserende straling</w:t>
            </w:r>
          </w:p>
          <w:p w14:paraId="64BB5497" w14:textId="77777777" w:rsidR="00DC4DA2" w:rsidRPr="003953AC" w:rsidRDefault="00DC4DA2" w:rsidP="00DC4DA2">
            <w:pPr>
              <w:pStyle w:val="Geenafstand"/>
              <w:spacing w:line="240" w:lineRule="auto"/>
              <w:ind w:left="148"/>
              <w:contextualSpacing/>
              <w:rPr>
                <w:sz w:val="16"/>
                <w:szCs w:val="16"/>
                <w:lang w:val="nl-NL"/>
              </w:rPr>
            </w:pPr>
          </w:p>
        </w:tc>
        <w:tc>
          <w:tcPr>
            <w:tcW w:w="2551" w:type="dxa"/>
            <w:tcBorders>
              <w:top w:val="single" w:sz="6" w:space="0" w:color="auto"/>
              <w:left w:val="single" w:sz="6" w:space="0" w:color="auto"/>
              <w:bottom w:val="single" w:sz="6" w:space="0" w:color="auto"/>
              <w:right w:val="single" w:sz="6" w:space="0" w:color="auto"/>
            </w:tcBorders>
          </w:tcPr>
          <w:p w14:paraId="01A91E65"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Ontploffing</w:t>
            </w:r>
          </w:p>
          <w:p w14:paraId="4FFFADA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Verdrinking</w:t>
            </w:r>
          </w:p>
          <w:p w14:paraId="1EB4E86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Verstikking</w:t>
            </w:r>
          </w:p>
          <w:p w14:paraId="1D43D650"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Verbranding</w:t>
            </w:r>
          </w:p>
          <w:p w14:paraId="4E818551" w14:textId="77777777" w:rsidR="00DC4DA2" w:rsidRPr="003953AC" w:rsidRDefault="00DC4DA2" w:rsidP="00DC4DA2">
            <w:pPr>
              <w:pStyle w:val="Geenafstand"/>
              <w:ind w:left="7"/>
              <w:rPr>
                <w:sz w:val="16"/>
                <w:szCs w:val="16"/>
                <w:lang w:val="nl-NL"/>
              </w:rPr>
            </w:pPr>
          </w:p>
        </w:tc>
        <w:tc>
          <w:tcPr>
            <w:tcW w:w="2977" w:type="dxa"/>
            <w:tcBorders>
              <w:top w:val="single" w:sz="6" w:space="0" w:color="auto"/>
              <w:left w:val="single" w:sz="6" w:space="0" w:color="auto"/>
              <w:bottom w:val="single" w:sz="6" w:space="0" w:color="auto"/>
              <w:right w:val="single" w:sz="6" w:space="0" w:color="auto"/>
            </w:tcBorders>
          </w:tcPr>
          <w:p w14:paraId="59E44E7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KLIC</w:t>
            </w:r>
            <w:r w:rsidR="0085405F">
              <w:rPr>
                <w:sz w:val="16"/>
                <w:szCs w:val="16"/>
                <w:lang w:val="nl-NL"/>
              </w:rPr>
              <w:t>-</w:t>
            </w:r>
            <w:r w:rsidRPr="003953AC">
              <w:rPr>
                <w:sz w:val="16"/>
                <w:szCs w:val="16"/>
                <w:lang w:val="nl-NL"/>
              </w:rPr>
              <w:t>melding</w:t>
            </w:r>
          </w:p>
          <w:p w14:paraId="26A3F7F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In overleg met netbeheerder leiding markeren</w:t>
            </w:r>
          </w:p>
          <w:p w14:paraId="7B6D71E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Toezicht door netbeheerder</w:t>
            </w:r>
          </w:p>
        </w:tc>
      </w:tr>
      <w:tr w:rsidR="00DC4DA2" w:rsidRPr="003953AC" w14:paraId="0F55500F" w14:textId="77777777" w:rsidTr="00DC4DA2">
        <w:tc>
          <w:tcPr>
            <w:tcW w:w="1482" w:type="dxa"/>
            <w:tcBorders>
              <w:top w:val="single" w:sz="6" w:space="0" w:color="auto"/>
              <w:left w:val="single" w:sz="6" w:space="0" w:color="auto"/>
              <w:bottom w:val="single" w:sz="6" w:space="0" w:color="auto"/>
              <w:right w:val="single" w:sz="6" w:space="0" w:color="auto"/>
            </w:tcBorders>
          </w:tcPr>
          <w:p w14:paraId="3D981665"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Openbaar water</w:t>
            </w:r>
          </w:p>
        </w:tc>
        <w:tc>
          <w:tcPr>
            <w:tcW w:w="2126" w:type="dxa"/>
            <w:tcBorders>
              <w:top w:val="single" w:sz="6" w:space="0" w:color="auto"/>
              <w:left w:val="single" w:sz="6" w:space="0" w:color="auto"/>
              <w:bottom w:val="single" w:sz="6" w:space="0" w:color="auto"/>
              <w:right w:val="single" w:sz="6" w:space="0" w:color="auto"/>
            </w:tcBorders>
          </w:tcPr>
          <w:p w14:paraId="0EA0028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Werken bij water</w:t>
            </w:r>
          </w:p>
        </w:tc>
        <w:tc>
          <w:tcPr>
            <w:tcW w:w="2551" w:type="dxa"/>
            <w:tcBorders>
              <w:top w:val="single" w:sz="6" w:space="0" w:color="auto"/>
              <w:left w:val="single" w:sz="6" w:space="0" w:color="auto"/>
              <w:bottom w:val="single" w:sz="6" w:space="0" w:color="auto"/>
              <w:right w:val="single" w:sz="6" w:space="0" w:color="auto"/>
            </w:tcBorders>
          </w:tcPr>
          <w:p w14:paraId="2B8E973E"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Verdrinking</w:t>
            </w:r>
          </w:p>
        </w:tc>
        <w:tc>
          <w:tcPr>
            <w:tcW w:w="2977" w:type="dxa"/>
            <w:tcBorders>
              <w:top w:val="single" w:sz="6" w:space="0" w:color="auto"/>
              <w:left w:val="single" w:sz="6" w:space="0" w:color="auto"/>
              <w:bottom w:val="single" w:sz="6" w:space="0" w:color="auto"/>
              <w:right w:val="single" w:sz="6" w:space="0" w:color="auto"/>
            </w:tcBorders>
          </w:tcPr>
          <w:p w14:paraId="184CEBF5"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Voorzorgsmaatregelen</w:t>
            </w:r>
          </w:p>
          <w:p w14:paraId="5A04E5F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lastRenderedPageBreak/>
              <w:t>Reddingsmiddelen, afschermen werkterrein, uitklimvoorzieningen</w:t>
            </w:r>
          </w:p>
          <w:p w14:paraId="08F6943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Nooit alleen werken</w:t>
            </w:r>
          </w:p>
          <w:p w14:paraId="76A0BBE6" w14:textId="77777777" w:rsidR="00DC4DA2" w:rsidRPr="003953AC" w:rsidRDefault="00DC4DA2" w:rsidP="00DC4DA2">
            <w:pPr>
              <w:pStyle w:val="Geenafstand"/>
              <w:spacing w:line="240" w:lineRule="auto"/>
              <w:contextualSpacing/>
              <w:rPr>
                <w:sz w:val="16"/>
                <w:szCs w:val="16"/>
                <w:lang w:val="nl-NL"/>
              </w:rPr>
            </w:pPr>
          </w:p>
        </w:tc>
      </w:tr>
      <w:tr w:rsidR="00DC4DA2" w:rsidRPr="003953AC" w14:paraId="7E56B0D8" w14:textId="77777777" w:rsidTr="00DC4DA2">
        <w:tc>
          <w:tcPr>
            <w:tcW w:w="1482" w:type="dxa"/>
            <w:tcBorders>
              <w:top w:val="single" w:sz="6" w:space="0" w:color="auto"/>
              <w:left w:val="single" w:sz="6" w:space="0" w:color="auto"/>
              <w:bottom w:val="single" w:sz="6" w:space="0" w:color="auto"/>
              <w:right w:val="single" w:sz="6" w:space="0" w:color="auto"/>
            </w:tcBorders>
          </w:tcPr>
          <w:p w14:paraId="56ECF955"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lastRenderedPageBreak/>
              <w:t>Belendingen</w:t>
            </w:r>
          </w:p>
        </w:tc>
        <w:tc>
          <w:tcPr>
            <w:tcW w:w="2126" w:type="dxa"/>
            <w:tcBorders>
              <w:top w:val="single" w:sz="6" w:space="0" w:color="auto"/>
              <w:left w:val="single" w:sz="6" w:space="0" w:color="auto"/>
              <w:bottom w:val="single" w:sz="6" w:space="0" w:color="auto"/>
              <w:right w:val="single" w:sz="6" w:space="0" w:color="auto"/>
            </w:tcBorders>
          </w:tcPr>
          <w:p w14:paraId="5C262052"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Onveilige situaties omliggende bebouwing</w:t>
            </w:r>
          </w:p>
          <w:p w14:paraId="3DB2DFF4"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Grondwerk nabij voetgangers, masten, bomen en percelen </w:t>
            </w:r>
          </w:p>
        </w:tc>
        <w:tc>
          <w:tcPr>
            <w:tcW w:w="2551" w:type="dxa"/>
            <w:tcBorders>
              <w:top w:val="single" w:sz="6" w:space="0" w:color="auto"/>
              <w:left w:val="single" w:sz="6" w:space="0" w:color="auto"/>
              <w:bottom w:val="single" w:sz="6" w:space="0" w:color="auto"/>
              <w:right w:val="single" w:sz="6" w:space="0" w:color="auto"/>
            </w:tcBorders>
          </w:tcPr>
          <w:p w14:paraId="1246584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Schade door uitvoering werkzaamheden</w:t>
            </w:r>
          </w:p>
          <w:p w14:paraId="2FB55DF5"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Ondergraven masten, bomen trottoirs</w:t>
            </w:r>
          </w:p>
          <w:p w14:paraId="5BE24264"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Bedelvingen, Valgevaar Rugblessures</w:t>
            </w:r>
          </w:p>
          <w:p w14:paraId="1219CD9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Vallen</w:t>
            </w:r>
          </w:p>
          <w:p w14:paraId="02F217B2"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Fysieke belasting</w:t>
            </w:r>
          </w:p>
        </w:tc>
        <w:tc>
          <w:tcPr>
            <w:tcW w:w="2977" w:type="dxa"/>
            <w:tcBorders>
              <w:top w:val="single" w:sz="6" w:space="0" w:color="auto"/>
              <w:left w:val="single" w:sz="6" w:space="0" w:color="auto"/>
              <w:bottom w:val="single" w:sz="6" w:space="0" w:color="auto"/>
              <w:right w:val="single" w:sz="6" w:space="0" w:color="auto"/>
            </w:tcBorders>
          </w:tcPr>
          <w:p w14:paraId="1C83AD5B"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Vooropname belendingen</w:t>
            </w:r>
          </w:p>
          <w:p w14:paraId="029E3D8D"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Monitoring kritieke belendingen</w:t>
            </w:r>
          </w:p>
          <w:p w14:paraId="0BAC0B44"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Materieel inzet aanpassen aan voorwaarden situatie</w:t>
            </w:r>
          </w:p>
          <w:p w14:paraId="6238D64B"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w:t>
            </w:r>
          </w:p>
          <w:p w14:paraId="3981DA9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PBM’s</w:t>
            </w:r>
          </w:p>
          <w:p w14:paraId="45ACD915"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Afzettingen</w:t>
            </w:r>
          </w:p>
          <w:p w14:paraId="1310D3DF"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Trillings</w:t>
            </w:r>
            <w:r w:rsidR="00961DFA">
              <w:rPr>
                <w:sz w:val="16"/>
                <w:szCs w:val="16"/>
                <w:lang w:val="nl-NL"/>
              </w:rPr>
              <w:t>-</w:t>
            </w:r>
            <w:r w:rsidRPr="003953AC">
              <w:rPr>
                <w:sz w:val="16"/>
                <w:szCs w:val="16"/>
                <w:lang w:val="nl-NL"/>
              </w:rPr>
              <w:t xml:space="preserve">/ geluidsarm materiaal </w:t>
            </w:r>
          </w:p>
          <w:p w14:paraId="079CD24E"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Sproeien</w:t>
            </w:r>
          </w:p>
          <w:p w14:paraId="263CA7F8"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Ergonomische hulpmiddelen</w:t>
            </w:r>
          </w:p>
          <w:p w14:paraId="0004A05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Bekisting</w:t>
            </w:r>
          </w:p>
          <w:p w14:paraId="4C8751B7" w14:textId="77777777" w:rsidR="00DC4DA2" w:rsidRPr="003953AC" w:rsidRDefault="00DC4DA2" w:rsidP="00DC4DA2">
            <w:pPr>
              <w:pStyle w:val="Geenafstand"/>
              <w:spacing w:line="240" w:lineRule="auto"/>
              <w:contextualSpacing/>
              <w:rPr>
                <w:sz w:val="16"/>
                <w:szCs w:val="16"/>
                <w:lang w:val="nl-NL"/>
              </w:rPr>
            </w:pPr>
          </w:p>
        </w:tc>
      </w:tr>
      <w:tr w:rsidR="00DC4DA2" w:rsidRPr="003953AC" w14:paraId="42C4F42D" w14:textId="77777777" w:rsidTr="00DC4DA2">
        <w:tc>
          <w:tcPr>
            <w:tcW w:w="1482" w:type="dxa"/>
            <w:tcBorders>
              <w:top w:val="single" w:sz="6" w:space="0" w:color="auto"/>
              <w:left w:val="single" w:sz="6" w:space="0" w:color="auto"/>
              <w:bottom w:val="single" w:sz="6" w:space="0" w:color="auto"/>
              <w:right w:val="single" w:sz="6" w:space="0" w:color="auto"/>
            </w:tcBorders>
          </w:tcPr>
          <w:p w14:paraId="5ECB5497"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Bodem</w:t>
            </w:r>
            <w:r w:rsidR="00BE4C04" w:rsidRPr="003953AC">
              <w:rPr>
                <w:sz w:val="16"/>
                <w:szCs w:val="16"/>
                <w:lang w:val="nl-NL"/>
              </w:rPr>
              <w:t>-</w:t>
            </w:r>
            <w:r w:rsidRPr="003953AC">
              <w:rPr>
                <w:sz w:val="16"/>
                <w:szCs w:val="16"/>
                <w:lang w:val="nl-NL"/>
              </w:rPr>
              <w:t>verontreiniging</w:t>
            </w:r>
          </w:p>
        </w:tc>
        <w:tc>
          <w:tcPr>
            <w:tcW w:w="2126" w:type="dxa"/>
            <w:tcBorders>
              <w:top w:val="single" w:sz="6" w:space="0" w:color="auto"/>
              <w:left w:val="single" w:sz="6" w:space="0" w:color="auto"/>
              <w:bottom w:val="single" w:sz="6" w:space="0" w:color="auto"/>
              <w:right w:val="single" w:sz="6" w:space="0" w:color="auto"/>
            </w:tcBorders>
          </w:tcPr>
          <w:p w14:paraId="3979041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Graaf- en andere werkzaamheden</w:t>
            </w:r>
          </w:p>
        </w:tc>
        <w:tc>
          <w:tcPr>
            <w:tcW w:w="2551" w:type="dxa"/>
            <w:tcBorders>
              <w:top w:val="single" w:sz="6" w:space="0" w:color="auto"/>
              <w:left w:val="single" w:sz="6" w:space="0" w:color="auto"/>
              <w:bottom w:val="single" w:sz="6" w:space="0" w:color="auto"/>
              <w:right w:val="single" w:sz="6" w:space="0" w:color="auto"/>
            </w:tcBorders>
          </w:tcPr>
          <w:p w14:paraId="729EBB0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Inademen of inslikken schadelijke stoffen</w:t>
            </w:r>
          </w:p>
          <w:p w14:paraId="4E79B8C2"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Aanraking schadelijke stoffen</w:t>
            </w:r>
          </w:p>
        </w:tc>
        <w:tc>
          <w:tcPr>
            <w:tcW w:w="2977" w:type="dxa"/>
            <w:tcBorders>
              <w:top w:val="single" w:sz="6" w:space="0" w:color="auto"/>
              <w:left w:val="single" w:sz="6" w:space="0" w:color="auto"/>
              <w:bottom w:val="single" w:sz="6" w:space="0" w:color="auto"/>
              <w:right w:val="single" w:sz="6" w:space="0" w:color="auto"/>
            </w:tcBorders>
          </w:tcPr>
          <w:p w14:paraId="2EB1D3C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Beschermende kleding</w:t>
            </w:r>
          </w:p>
          <w:p w14:paraId="77154E74" w14:textId="2840487D"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Voorlichting. Werken volgens de CROW</w:t>
            </w:r>
            <w:r w:rsidR="003839D2">
              <w:rPr>
                <w:sz w:val="16"/>
                <w:szCs w:val="16"/>
                <w:lang w:val="nl-NL"/>
              </w:rPr>
              <w:t>-</w:t>
            </w:r>
            <w:r w:rsidRPr="003953AC">
              <w:rPr>
                <w:sz w:val="16"/>
                <w:szCs w:val="16"/>
                <w:lang w:val="nl-NL"/>
              </w:rPr>
              <w:t>publicatie 400 “werken in verontreinigde grond”.</w:t>
            </w:r>
          </w:p>
          <w:p w14:paraId="076FB2F4"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Keuze maken in werkwijze. </w:t>
            </w:r>
          </w:p>
          <w:p w14:paraId="6330E306"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Vooraf draaiboek/ calamiteitenplan opstellen</w:t>
            </w:r>
          </w:p>
          <w:p w14:paraId="658259B5" w14:textId="77777777" w:rsidR="00BE4C04" w:rsidRPr="003953AC" w:rsidRDefault="00BE4C04" w:rsidP="00BE4C04">
            <w:pPr>
              <w:pStyle w:val="Geenafstand"/>
              <w:numPr>
                <w:ilvl w:val="0"/>
                <w:numId w:val="12"/>
              </w:numPr>
              <w:spacing w:line="240" w:lineRule="auto"/>
              <w:ind w:left="148" w:hanging="141"/>
              <w:contextualSpacing/>
              <w:rPr>
                <w:sz w:val="16"/>
                <w:szCs w:val="16"/>
                <w:lang w:val="nl-NL"/>
              </w:rPr>
            </w:pPr>
            <w:r w:rsidRPr="003953AC">
              <w:rPr>
                <w:sz w:val="16"/>
                <w:szCs w:val="16"/>
                <w:lang w:val="nl-NL"/>
              </w:rPr>
              <w:t>Opstellen/ uitvoeren specifiek V&amp;G plan t.b.v. sanering</w:t>
            </w:r>
          </w:p>
          <w:p w14:paraId="54B8709C" w14:textId="77777777" w:rsidR="00DC4DA2" w:rsidRPr="003953AC" w:rsidRDefault="00DC4DA2" w:rsidP="00DC4DA2">
            <w:pPr>
              <w:pStyle w:val="Geenafstand"/>
              <w:spacing w:line="240" w:lineRule="auto"/>
              <w:ind w:left="148"/>
              <w:contextualSpacing/>
              <w:rPr>
                <w:sz w:val="16"/>
                <w:szCs w:val="16"/>
                <w:lang w:val="nl-NL"/>
              </w:rPr>
            </w:pPr>
          </w:p>
        </w:tc>
      </w:tr>
      <w:tr w:rsidR="00DC4DA2" w:rsidRPr="003953AC" w14:paraId="14C21E16" w14:textId="77777777" w:rsidTr="00DC4DA2">
        <w:tc>
          <w:tcPr>
            <w:tcW w:w="1482" w:type="dxa"/>
            <w:tcBorders>
              <w:top w:val="single" w:sz="6" w:space="0" w:color="auto"/>
              <w:left w:val="single" w:sz="6" w:space="0" w:color="auto"/>
              <w:bottom w:val="single" w:sz="6" w:space="0" w:color="auto"/>
              <w:right w:val="single" w:sz="6" w:space="0" w:color="auto"/>
            </w:tcBorders>
          </w:tcPr>
          <w:p w14:paraId="4288B7A8" w14:textId="77777777" w:rsidR="00DC4DA2" w:rsidRPr="003953AC" w:rsidRDefault="00DC4DA2" w:rsidP="00DC4DA2">
            <w:pPr>
              <w:pStyle w:val="Geenafstand"/>
              <w:spacing w:line="240" w:lineRule="auto"/>
              <w:contextualSpacing/>
              <w:rPr>
                <w:sz w:val="16"/>
                <w:szCs w:val="16"/>
                <w:lang w:val="nl-NL"/>
              </w:rPr>
            </w:pPr>
            <w:r w:rsidRPr="003953AC">
              <w:rPr>
                <w:sz w:val="16"/>
                <w:szCs w:val="16"/>
                <w:lang w:val="nl-NL"/>
              </w:rPr>
              <w:t>Overige bouwprojecten in de omgeving</w:t>
            </w:r>
          </w:p>
        </w:tc>
        <w:tc>
          <w:tcPr>
            <w:tcW w:w="2126" w:type="dxa"/>
            <w:tcBorders>
              <w:top w:val="single" w:sz="6" w:space="0" w:color="auto"/>
              <w:left w:val="single" w:sz="6" w:space="0" w:color="auto"/>
              <w:bottom w:val="single" w:sz="6" w:space="0" w:color="auto"/>
              <w:right w:val="single" w:sz="6" w:space="0" w:color="auto"/>
            </w:tcBorders>
          </w:tcPr>
          <w:p w14:paraId="11FA7A28"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Bouwwerkzaamheden van derden in de omgeving</w:t>
            </w:r>
          </w:p>
        </w:tc>
        <w:tc>
          <w:tcPr>
            <w:tcW w:w="2551" w:type="dxa"/>
            <w:tcBorders>
              <w:top w:val="single" w:sz="6" w:space="0" w:color="auto"/>
              <w:left w:val="single" w:sz="6" w:space="0" w:color="auto"/>
              <w:bottom w:val="single" w:sz="6" w:space="0" w:color="auto"/>
              <w:right w:val="single" w:sz="6" w:space="0" w:color="auto"/>
            </w:tcBorders>
          </w:tcPr>
          <w:p w14:paraId="512D070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Werkzaamheden zijn niet op elkaar afgestemd</w:t>
            </w:r>
          </w:p>
          <w:p w14:paraId="47728D3A"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Geen afspraken over het gebruik van de openbare ruimte</w:t>
            </w:r>
          </w:p>
          <w:p w14:paraId="10A0B813"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Bouwverkeer of werkzaamheden die de toevoer/ </w:t>
            </w:r>
            <w:r w:rsidR="0000504D" w:rsidRPr="003953AC">
              <w:rPr>
                <w:sz w:val="16"/>
                <w:szCs w:val="16"/>
                <w:lang w:val="nl-NL"/>
              </w:rPr>
              <w:t>calamiteitenroute van</w:t>
            </w:r>
            <w:r w:rsidRPr="003953AC">
              <w:rPr>
                <w:sz w:val="16"/>
                <w:szCs w:val="16"/>
                <w:lang w:val="nl-NL"/>
              </w:rPr>
              <w:t xml:space="preserve"> het bouwterrein belemmeren</w:t>
            </w:r>
          </w:p>
        </w:tc>
        <w:tc>
          <w:tcPr>
            <w:tcW w:w="2977" w:type="dxa"/>
            <w:tcBorders>
              <w:top w:val="single" w:sz="6" w:space="0" w:color="auto"/>
              <w:left w:val="single" w:sz="6" w:space="0" w:color="auto"/>
              <w:bottom w:val="single" w:sz="6" w:space="0" w:color="auto"/>
              <w:right w:val="single" w:sz="6" w:space="0" w:color="auto"/>
            </w:tcBorders>
          </w:tcPr>
          <w:p w14:paraId="00C267C1"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 xml:space="preserve">Coördinatie overleg tussen de betrokken aannemers en hulpdiensten </w:t>
            </w:r>
          </w:p>
          <w:p w14:paraId="3D130917" w14:textId="77777777" w:rsidR="00DC4DA2" w:rsidRPr="003953AC" w:rsidRDefault="00DC4DA2" w:rsidP="002D6BCB">
            <w:pPr>
              <w:pStyle w:val="Geenafstand"/>
              <w:numPr>
                <w:ilvl w:val="0"/>
                <w:numId w:val="12"/>
              </w:numPr>
              <w:spacing w:line="240" w:lineRule="auto"/>
              <w:ind w:left="148" w:hanging="141"/>
              <w:contextualSpacing/>
              <w:rPr>
                <w:sz w:val="16"/>
                <w:szCs w:val="16"/>
                <w:lang w:val="nl-NL"/>
              </w:rPr>
            </w:pPr>
            <w:r w:rsidRPr="003953AC">
              <w:rPr>
                <w:sz w:val="16"/>
                <w:szCs w:val="16"/>
                <w:lang w:val="nl-NL"/>
              </w:rPr>
              <w:t>De werkzaamheden op de verschillende werken op elkaar afstemmen.</w:t>
            </w:r>
          </w:p>
          <w:p w14:paraId="1E50971E" w14:textId="77777777" w:rsidR="00DC4DA2" w:rsidRPr="003953AC" w:rsidRDefault="00DC4DA2" w:rsidP="00DC4DA2">
            <w:pPr>
              <w:pStyle w:val="Geenafstand"/>
              <w:ind w:left="7"/>
              <w:rPr>
                <w:sz w:val="16"/>
                <w:szCs w:val="16"/>
                <w:lang w:val="nl-NL"/>
              </w:rPr>
            </w:pPr>
          </w:p>
        </w:tc>
      </w:tr>
    </w:tbl>
    <w:p w14:paraId="73B56B60" w14:textId="77777777" w:rsidR="00093910" w:rsidRPr="003953AC" w:rsidRDefault="00093910" w:rsidP="00DC4DA2">
      <w:pPr>
        <w:pStyle w:val="Kop2"/>
      </w:pPr>
      <w:bookmarkStart w:id="55" w:name="_Toc176174733"/>
      <w:bookmarkStart w:id="56" w:name="_Toc212465461"/>
      <w:r w:rsidRPr="003953AC">
        <w:t>Logistieke situatie</w:t>
      </w:r>
      <w:bookmarkEnd w:id="54"/>
      <w:bookmarkEnd w:id="55"/>
      <w:bookmarkEnd w:id="56"/>
    </w:p>
    <w:p w14:paraId="11E52888" w14:textId="29046657" w:rsidR="00093910" w:rsidRPr="003953AC" w:rsidRDefault="00093910" w:rsidP="00093910">
      <w:pPr>
        <w:rPr>
          <w:rFonts w:eastAsia="ArialMT"/>
          <w:color w:val="00B0F0"/>
        </w:rPr>
      </w:pPr>
      <w:bookmarkStart w:id="57" w:name="_Toc448303369"/>
      <w:r w:rsidRPr="003953AC">
        <w:t xml:space="preserve">Zoals aangegeven in hoofdstuk 1.3 van dit V&amp;G plan is het projectgebied gelegen in de </w:t>
      </w:r>
      <w:r w:rsidR="00FB16D7">
        <w:t>diverse kernen van de gemeente Westland. De exacte locaties zijn op dit moment nog niet bekend.</w:t>
      </w:r>
    </w:p>
    <w:p w14:paraId="1F509731" w14:textId="77777777" w:rsidR="00DC4DA2" w:rsidRPr="003953AC" w:rsidRDefault="00DC4DA2" w:rsidP="00093910">
      <w:pPr>
        <w:rPr>
          <w:rFonts w:eastAsia="ArialMT"/>
          <w:color w:val="00B0F0"/>
        </w:rPr>
      </w:pPr>
    </w:p>
    <w:p w14:paraId="01B9B73D" w14:textId="28D6DAD1" w:rsidR="00093910" w:rsidRPr="003953AC" w:rsidRDefault="00093910" w:rsidP="00093910">
      <w:pPr>
        <w:rPr>
          <w:rFonts w:eastAsia="ArialMT"/>
        </w:rPr>
      </w:pPr>
      <w:r w:rsidRPr="003953AC">
        <w:rPr>
          <w:rFonts w:eastAsia="ArialMT"/>
        </w:rPr>
        <w:t xml:space="preserve">Er zijn beperkingen ten aanzien van de transporten: </w:t>
      </w:r>
    </w:p>
    <w:p w14:paraId="4CB73EC8" w14:textId="3D5BE139" w:rsidR="00093910" w:rsidRPr="003953AC" w:rsidRDefault="00BF6A35" w:rsidP="002D6BCB">
      <w:pPr>
        <w:pStyle w:val="Lijstalinea"/>
        <w:numPr>
          <w:ilvl w:val="0"/>
          <w:numId w:val="10"/>
        </w:numPr>
        <w:spacing w:line="240" w:lineRule="auto"/>
        <w:rPr>
          <w:rFonts w:asciiTheme="majorHAnsi" w:eastAsia="ArialMT" w:hAnsiTheme="majorHAnsi" w:cs="Arial"/>
          <w:szCs w:val="20"/>
        </w:rPr>
      </w:pPr>
      <w:r w:rsidRPr="003953AC">
        <w:rPr>
          <w:rFonts w:asciiTheme="majorHAnsi" w:eastAsia="ArialMT" w:hAnsiTheme="majorHAnsi" w:cs="Arial"/>
          <w:szCs w:val="20"/>
        </w:rPr>
        <w:t>Het bouwverkeer</w:t>
      </w:r>
      <w:r w:rsidR="00093910" w:rsidRPr="003953AC">
        <w:rPr>
          <w:rFonts w:asciiTheme="majorHAnsi" w:eastAsia="ArialMT" w:hAnsiTheme="majorHAnsi" w:cs="Arial"/>
          <w:szCs w:val="20"/>
        </w:rPr>
        <w:t xml:space="preserve"> moet zoveel mogelijk via hoofdwegen en niet via de straten in de aangrenzende wijken rijden. Buiten de werkgrenzen mogen de </w:t>
      </w:r>
      <w:r w:rsidR="00FB16D7" w:rsidRPr="00FB16D7">
        <w:rPr>
          <w:rFonts w:asciiTheme="majorHAnsi" w:eastAsia="ArialMT" w:hAnsiTheme="majorHAnsi" w:cs="Arial"/>
          <w:szCs w:val="20"/>
        </w:rPr>
        <w:t>woon</w:t>
      </w:r>
      <w:r w:rsidR="00093910" w:rsidRPr="00FB16D7">
        <w:rPr>
          <w:rFonts w:asciiTheme="majorHAnsi" w:eastAsia="ArialMT" w:hAnsiTheme="majorHAnsi" w:cs="Arial"/>
          <w:szCs w:val="20"/>
        </w:rPr>
        <w:t xml:space="preserve">straten </w:t>
      </w:r>
      <w:r w:rsidR="00FB16D7">
        <w:rPr>
          <w:rFonts w:asciiTheme="majorHAnsi" w:eastAsia="ArialMT" w:hAnsiTheme="majorHAnsi" w:cs="Arial"/>
          <w:szCs w:val="20"/>
        </w:rPr>
        <w:t xml:space="preserve">en winkelgebieden </w:t>
      </w:r>
      <w:r w:rsidR="00093910" w:rsidRPr="003953AC">
        <w:rPr>
          <w:rFonts w:asciiTheme="majorHAnsi" w:eastAsia="ArialMT" w:hAnsiTheme="majorHAnsi" w:cs="Arial"/>
          <w:szCs w:val="20"/>
        </w:rPr>
        <w:t xml:space="preserve">niet voor aan-afvoer </w:t>
      </w:r>
      <w:r w:rsidRPr="003953AC">
        <w:rPr>
          <w:rFonts w:asciiTheme="majorHAnsi" w:eastAsia="ArialMT" w:hAnsiTheme="majorHAnsi" w:cs="Arial"/>
          <w:szCs w:val="20"/>
        </w:rPr>
        <w:t>door bouwverkeer</w:t>
      </w:r>
      <w:r w:rsidR="00093910" w:rsidRPr="003953AC">
        <w:rPr>
          <w:rFonts w:asciiTheme="majorHAnsi" w:eastAsia="ArialMT" w:hAnsiTheme="majorHAnsi" w:cs="Arial"/>
          <w:szCs w:val="20"/>
        </w:rPr>
        <w:t xml:space="preserve"> worden gebruikt.</w:t>
      </w:r>
    </w:p>
    <w:p w14:paraId="2CF04B29" w14:textId="77777777" w:rsidR="00093910" w:rsidRPr="003953AC" w:rsidRDefault="00093910" w:rsidP="00093910">
      <w:pPr>
        <w:pStyle w:val="Lijstalinea"/>
        <w:rPr>
          <w:rFonts w:ascii="Arial" w:eastAsia="ArialMT" w:hAnsi="Arial" w:cs="Arial"/>
          <w:szCs w:val="20"/>
        </w:rPr>
      </w:pPr>
    </w:p>
    <w:p w14:paraId="19803FD6" w14:textId="77777777" w:rsidR="00093910" w:rsidRPr="003953AC" w:rsidRDefault="00093910" w:rsidP="00093910">
      <w:r w:rsidRPr="003953AC">
        <w:t xml:space="preserve">Er worden nieuwbouwprojecten gerealiseerd in nabijheid van </w:t>
      </w:r>
      <w:r w:rsidRPr="003953AC">
        <w:rPr>
          <w:rFonts w:eastAsia="ArialMT"/>
          <w:color w:val="00B0F0"/>
        </w:rPr>
        <w:t>XXXXX</w:t>
      </w:r>
      <w:r w:rsidRPr="003953AC">
        <w:t xml:space="preserve">. De oplevering van nieuwbouwwoningen aan de </w:t>
      </w:r>
      <w:r w:rsidRPr="003953AC">
        <w:rPr>
          <w:rFonts w:eastAsia="ArialMT"/>
          <w:color w:val="00B0F0"/>
        </w:rPr>
        <w:t>XXXXX</w:t>
      </w:r>
      <w:r w:rsidRPr="003953AC">
        <w:t xml:space="preserve"> locatie. De straten </w:t>
      </w:r>
      <w:r w:rsidRPr="003953AC">
        <w:rPr>
          <w:rFonts w:eastAsia="ArialMT"/>
          <w:color w:val="00B0F0"/>
        </w:rPr>
        <w:t>XXXXXX maand 20XX</w:t>
      </w:r>
      <w:r w:rsidRPr="003953AC">
        <w:t xml:space="preserve"> en aansluitend de bereikbaarheid voor verhuiswagens gedurende </w:t>
      </w:r>
      <w:r w:rsidRPr="003953AC">
        <w:rPr>
          <w:rFonts w:eastAsia="ArialMT"/>
          <w:color w:val="00B0F0"/>
        </w:rPr>
        <w:t xml:space="preserve">X </w:t>
      </w:r>
      <w:r w:rsidRPr="003953AC">
        <w:t>weken.</w:t>
      </w:r>
    </w:p>
    <w:p w14:paraId="681DA358" w14:textId="77777777" w:rsidR="00DC4DA2" w:rsidRPr="003953AC" w:rsidRDefault="00DC4DA2" w:rsidP="00093910"/>
    <w:p w14:paraId="5410666C" w14:textId="77777777" w:rsidR="00093910" w:rsidRPr="003953AC" w:rsidRDefault="00093910" w:rsidP="00093910">
      <w:r w:rsidRPr="003953AC">
        <w:t xml:space="preserve">Er is een bus hoofdroute richting centrum via </w:t>
      </w:r>
      <w:r w:rsidRPr="003953AC">
        <w:rPr>
          <w:color w:val="00B0F0"/>
        </w:rPr>
        <w:t>XXXX straat</w:t>
      </w:r>
      <w:r w:rsidRPr="003953AC">
        <w:t xml:space="preserve"> aanwezig.</w:t>
      </w:r>
    </w:p>
    <w:p w14:paraId="143615F4" w14:textId="77777777" w:rsidR="00DC4DA2" w:rsidRPr="003953AC" w:rsidRDefault="00DC4DA2" w:rsidP="00093910"/>
    <w:p w14:paraId="79F4E783" w14:textId="77777777" w:rsidR="00093910" w:rsidRPr="003953AC" w:rsidRDefault="00093910" w:rsidP="00093910">
      <w:r w:rsidRPr="003953AC">
        <w:t>Tijdens de werkzaamheden aan is een bus omleiding mogelijk.</w:t>
      </w:r>
    </w:p>
    <w:p w14:paraId="43627D6F" w14:textId="77777777" w:rsidR="00DC4DA2" w:rsidRPr="003953AC" w:rsidRDefault="00DC4DA2" w:rsidP="00093910"/>
    <w:p w14:paraId="3472D415" w14:textId="77777777" w:rsidR="00093910" w:rsidRPr="003953AC" w:rsidRDefault="00093910" w:rsidP="00093910">
      <w:r w:rsidRPr="003953AC">
        <w:lastRenderedPageBreak/>
        <w:t xml:space="preserve">In het noordelijk deel van </w:t>
      </w:r>
      <w:r w:rsidRPr="003953AC">
        <w:rPr>
          <w:color w:val="00B0F0"/>
        </w:rPr>
        <w:t>XXXX straat</w:t>
      </w:r>
      <w:r w:rsidRPr="003953AC">
        <w:t xml:space="preserve"> is een parkeergarage </w:t>
      </w:r>
      <w:r w:rsidRPr="003953AC">
        <w:rPr>
          <w:color w:val="00B0F0"/>
        </w:rPr>
        <w:t>Naam</w:t>
      </w:r>
      <w:r w:rsidRPr="003953AC">
        <w:t xml:space="preserve"> aanwezig, welke 24/7 bereikbaar moet blijven.</w:t>
      </w:r>
    </w:p>
    <w:p w14:paraId="343EEB6B" w14:textId="77777777" w:rsidR="00093910" w:rsidRPr="003953AC" w:rsidRDefault="00093910" w:rsidP="00DC4DA2">
      <w:pPr>
        <w:pStyle w:val="Kop2"/>
      </w:pPr>
      <w:bookmarkStart w:id="58" w:name="_Toc176174734"/>
      <w:bookmarkStart w:id="59" w:name="_Toc212465462"/>
      <w:r w:rsidRPr="003953AC">
        <w:t>Werken derden</w:t>
      </w:r>
      <w:bookmarkEnd w:id="57"/>
      <w:r w:rsidRPr="003953AC">
        <w:t xml:space="preserve"> (het is een voorbeeld, invullen per project)</w:t>
      </w:r>
      <w:bookmarkEnd w:id="58"/>
      <w:bookmarkEnd w:id="59"/>
    </w:p>
    <w:p w14:paraId="6CDA2DC7" w14:textId="77777777" w:rsidR="00093910" w:rsidRPr="003953AC" w:rsidRDefault="00093910" w:rsidP="00093910">
      <w:r w:rsidRPr="003953AC">
        <w:t>Binnen en aangrenzend aan het werkterrein kunnen werkzaamheden door derden worden uitgevoerd. Deze werkzaamheden hebben betrekking op het aan- en afkoppelen van de openbare verlichting, reconstructie werkzaamheden aan de nuts, woningbouw</w:t>
      </w:r>
      <w:r w:rsidR="00DC4DA2" w:rsidRPr="003953AC">
        <w:t>-</w:t>
      </w:r>
      <w:r w:rsidRPr="003953AC">
        <w:t xml:space="preserve">werkzaamheden aangrenzend op de </w:t>
      </w:r>
      <w:r w:rsidRPr="003953AC">
        <w:rPr>
          <w:color w:val="00B0F0"/>
        </w:rPr>
        <w:t>XXXX straat</w:t>
      </w:r>
      <w:r w:rsidRPr="003953AC">
        <w:t xml:space="preserve"> en eventuele kleine werkzaamheden van de onderhoudsdienst van de gemeente </w:t>
      </w:r>
      <w:r w:rsidRPr="003953AC">
        <w:rPr>
          <w:color w:val="00B0F0"/>
        </w:rPr>
        <w:t>XXXXXXX</w:t>
      </w:r>
      <w:r w:rsidRPr="003953AC">
        <w:t xml:space="preserve">. </w:t>
      </w:r>
    </w:p>
    <w:p w14:paraId="091B1732" w14:textId="77777777" w:rsidR="00093910" w:rsidRPr="003953AC" w:rsidRDefault="00093910" w:rsidP="00DC4DA2">
      <w:pPr>
        <w:pStyle w:val="Kop2"/>
      </w:pPr>
      <w:bookmarkStart w:id="60" w:name="_Toc176174735"/>
      <w:bookmarkStart w:id="61" w:name="_Toc212465463"/>
      <w:r w:rsidRPr="003953AC">
        <w:t>Werken nabij open water</w:t>
      </w:r>
      <w:bookmarkEnd w:id="60"/>
      <w:bookmarkEnd w:id="61"/>
      <w:r w:rsidRPr="003953AC">
        <w:t xml:space="preserve"> </w:t>
      </w:r>
    </w:p>
    <w:p w14:paraId="6F557BDA" w14:textId="77777777" w:rsidR="00093910" w:rsidRPr="003953AC" w:rsidRDefault="00093910" w:rsidP="00093910">
      <w:r w:rsidRPr="003953AC">
        <w:t>Rondom en op het werkterrein is een watergang gelegen. Hierdoor wordt er gewerkt nabij open water. Werknemers die hier werkzaamheden verrichten lopen een verhoogd risico om in het water te geraken. Werken nabij water geeft een risico op verdrinkingsgevaar en onderkoeling. De aannemer treft daarom maatregelen om de gevaren te voorkomen dan wel te reduceren. Hierbij wordt gedacht aan afzettingen plaatsen, uitklimvoorzieningen en mogelijk een reddingsboei.</w:t>
      </w:r>
    </w:p>
    <w:p w14:paraId="3D7D5E38" w14:textId="77777777" w:rsidR="00093910" w:rsidRPr="003953AC" w:rsidRDefault="00093910" w:rsidP="00DC4DA2">
      <w:pPr>
        <w:pStyle w:val="Kop2"/>
      </w:pPr>
      <w:bookmarkStart w:id="62" w:name="_Toc448303370"/>
      <w:bookmarkStart w:id="63" w:name="_Toc176174736"/>
      <w:bookmarkStart w:id="64" w:name="_Toc212465464"/>
      <w:r w:rsidRPr="003953AC">
        <w:t>Kabels en leidingen</w:t>
      </w:r>
      <w:bookmarkEnd w:id="62"/>
      <w:bookmarkEnd w:id="63"/>
      <w:bookmarkEnd w:id="64"/>
    </w:p>
    <w:p w14:paraId="0D946649" w14:textId="77777777" w:rsidR="00093910" w:rsidRPr="003953AC" w:rsidRDefault="00093910" w:rsidP="00093910">
      <w:r w:rsidRPr="003953AC">
        <w:t xml:space="preserve">Binnen het projectgebied zijn diverse bestaande kabels en leidingen geïnventariseerd door middel van een oriëntatiemelding bij het kadaster. De aannemer moet voorafgaand aan de werkzaamheden zelf een graafmelding (voorheen </w:t>
      </w:r>
      <w:r w:rsidR="00BF6A35" w:rsidRPr="003953AC">
        <w:t>KLIC-melding</w:t>
      </w:r>
      <w:r w:rsidRPr="003953AC">
        <w:t xml:space="preserve">) verrichten bij het kadaster en rekening houden met kabels en leidingen. Indien nodig dient de aannemer hier zijn manier van werken op aan te passen. </w:t>
      </w:r>
    </w:p>
    <w:p w14:paraId="1124AD21" w14:textId="77777777" w:rsidR="00DC4DA2" w:rsidRPr="003953AC" w:rsidRDefault="00DC4DA2" w:rsidP="00093910"/>
    <w:p w14:paraId="47127DB7" w14:textId="77777777" w:rsidR="00093910" w:rsidRPr="003953AC" w:rsidRDefault="00093910" w:rsidP="00093910">
      <w:r w:rsidRPr="003953AC">
        <w:t xml:space="preserve">De </w:t>
      </w:r>
      <w:r w:rsidR="00BF6A35" w:rsidRPr="003953AC">
        <w:t>projectgebonden</w:t>
      </w:r>
      <w:r w:rsidRPr="003953AC">
        <w:t xml:space="preserve"> wijzigingen van kabels en leidingen binnen het projectgebied, zoals op dit moment bekend zijn, zijn als bijlages bij het bestek opgenomen.</w:t>
      </w:r>
    </w:p>
    <w:p w14:paraId="2B6DAE32" w14:textId="77777777" w:rsidR="00093910" w:rsidRPr="003953AC" w:rsidRDefault="00093910" w:rsidP="00DC4DA2">
      <w:pPr>
        <w:pStyle w:val="Kop2"/>
      </w:pPr>
      <w:bookmarkStart w:id="65" w:name="_Toc448303372"/>
      <w:bookmarkStart w:id="66" w:name="_Toc176174737"/>
      <w:bookmarkStart w:id="67" w:name="_Toc212465465"/>
      <w:r w:rsidRPr="003953AC">
        <w:t>Grondwerkzaamheden</w:t>
      </w:r>
      <w:bookmarkEnd w:id="65"/>
      <w:bookmarkEnd w:id="66"/>
      <w:bookmarkEnd w:id="67"/>
    </w:p>
    <w:p w14:paraId="29C09067" w14:textId="77777777" w:rsidR="00093910" w:rsidRPr="003953AC" w:rsidRDefault="00093910" w:rsidP="00093910">
      <w:r w:rsidRPr="003953AC">
        <w:t>Bij de graafwerkzaamheden kunnen de werknemers in contact komen met verontreinigde grond en/of verontreinigd grondwater.</w:t>
      </w:r>
    </w:p>
    <w:p w14:paraId="5B7089E5" w14:textId="77777777" w:rsidR="00DC4DA2" w:rsidRPr="003953AC" w:rsidRDefault="00DC4DA2" w:rsidP="00093910"/>
    <w:p w14:paraId="0767052A" w14:textId="77777777" w:rsidR="00093910" w:rsidRPr="003953AC" w:rsidRDefault="00093910" w:rsidP="00093910">
      <w:r w:rsidRPr="003953AC">
        <w:t xml:space="preserve">Door het grondwerk (maximaal circa </w:t>
      </w:r>
      <w:r w:rsidRPr="003953AC">
        <w:rPr>
          <w:color w:val="00B0F0"/>
        </w:rPr>
        <w:t>X,XX</w:t>
      </w:r>
      <w:r w:rsidRPr="003953AC">
        <w:t xml:space="preserve"> m-mv.) wordt er gewerkt met hoogteverschillen en taluds van het werkterrein. Dit geeft risico’s op kantelen en omvallen van materiaal en materieel. De maatregelen voor het voorkomen van dit risico, liggen voornamelijk in de beïnvloedingsfeer van de aannemer. Ze moeten hier met de uitvoering van de werkzaamheden rekening mee houden en maatregelen treffen om het risico te voorkomen/reduceren.</w:t>
      </w:r>
    </w:p>
    <w:p w14:paraId="163DD01C" w14:textId="77777777" w:rsidR="00DC4DA2" w:rsidRPr="003953AC" w:rsidRDefault="00DC4DA2" w:rsidP="00093910"/>
    <w:p w14:paraId="5C659052" w14:textId="77777777" w:rsidR="00093910" w:rsidRPr="003953AC" w:rsidRDefault="00093910" w:rsidP="00093910">
      <w:r w:rsidRPr="003953AC">
        <w:t xml:space="preserve">Daarnaast ontstaan er bij het ontgraven van grond gevaren van bedelving door verzakking, afschuiving of instorting in grond. De aannemer moet zijn werkwijze zodanig inrichten dat risico’s op verzakking of afschuiving van grond wordt geminimaliseerd (zie artikel 3.30 Arbo </w:t>
      </w:r>
      <w:r w:rsidRPr="003953AC">
        <w:lastRenderedPageBreak/>
        <w:t xml:space="preserve">Besluit). De aannemer houdt hiermee rekening en treft tijdens de uitvoering de nodige maatregelen om dit risico te voorkomen dan wel te reduceren. </w:t>
      </w:r>
    </w:p>
    <w:p w14:paraId="3F5E84F0" w14:textId="77777777" w:rsidR="00DC4DA2" w:rsidRPr="003953AC" w:rsidRDefault="00DC4DA2" w:rsidP="00093910"/>
    <w:p w14:paraId="281EBB4A" w14:textId="77777777" w:rsidR="00DC4DA2" w:rsidRPr="003953AC" w:rsidRDefault="00093910" w:rsidP="00093910">
      <w:r w:rsidRPr="003953AC">
        <w:t>Indien er gewerkt wordt in een sleuf moeten tenminste twee goed bereikbare in- en uitgangen worden gecreëerd.</w:t>
      </w:r>
    </w:p>
    <w:p w14:paraId="3E03C007" w14:textId="77777777" w:rsidR="00DC4DA2" w:rsidRPr="003953AC" w:rsidRDefault="00DC4DA2" w:rsidP="00093910"/>
    <w:p w14:paraId="30EAA496" w14:textId="77777777" w:rsidR="00093910" w:rsidRPr="003953AC" w:rsidRDefault="00093910" w:rsidP="00093910">
      <w:pPr>
        <w:rPr>
          <w:color w:val="00B0F0"/>
        </w:rPr>
      </w:pPr>
      <w:r w:rsidRPr="003953AC">
        <w:t>Om veiligheidsrisico’s uit te sluiten, de overtollige ontgraven grond dient direct afgevoerd worden.</w:t>
      </w:r>
      <w:bookmarkStart w:id="68" w:name="_Toc448303373"/>
      <w:r w:rsidRPr="003953AC">
        <w:t xml:space="preserve"> </w:t>
      </w:r>
      <w:r w:rsidRPr="003953AC">
        <w:rPr>
          <w:color w:val="00B0F0"/>
        </w:rPr>
        <w:t>(</w:t>
      </w:r>
      <w:r w:rsidR="00BF6A35" w:rsidRPr="003953AC">
        <w:rPr>
          <w:color w:val="00B0F0"/>
        </w:rPr>
        <w:t>Optioneel</w:t>
      </w:r>
      <w:r w:rsidRPr="003953AC">
        <w:rPr>
          <w:color w:val="00B0F0"/>
        </w:rPr>
        <w:t>)</w:t>
      </w:r>
    </w:p>
    <w:p w14:paraId="34B8D261" w14:textId="77777777" w:rsidR="00DC4DA2" w:rsidRPr="003953AC" w:rsidRDefault="00DC4DA2" w:rsidP="00093910"/>
    <w:p w14:paraId="316B9C72" w14:textId="77777777" w:rsidR="00093910" w:rsidRPr="003953AC" w:rsidRDefault="00093910" w:rsidP="00093910">
      <w:r w:rsidRPr="003953AC">
        <w:t xml:space="preserve">Meldingsverplichtingen grond en baggerspecie. </w:t>
      </w:r>
      <w:r w:rsidRPr="003953AC">
        <w:rPr>
          <w:color w:val="00B0F0"/>
        </w:rPr>
        <w:t>(</w:t>
      </w:r>
      <w:r w:rsidR="00BF6A35" w:rsidRPr="003953AC">
        <w:rPr>
          <w:color w:val="00B0F0"/>
        </w:rPr>
        <w:t>Optioneel</w:t>
      </w:r>
      <w:r w:rsidRPr="003953AC">
        <w:rPr>
          <w:color w:val="00B0F0"/>
        </w:rPr>
        <w:t>)</w:t>
      </w:r>
    </w:p>
    <w:p w14:paraId="085D86A7" w14:textId="77777777" w:rsidR="00DC4DA2" w:rsidRPr="003953AC" w:rsidRDefault="00DC4DA2" w:rsidP="00093910"/>
    <w:p w14:paraId="070361DB" w14:textId="77777777" w:rsidR="00093910" w:rsidRPr="003953AC" w:rsidRDefault="00093910" w:rsidP="00093910">
      <w:r w:rsidRPr="003953AC">
        <w:t>Binnen werkgebied zijn diverse grondonderzoeken uitgevoerd en deze zijn als bijlages bij het bestek opgenomen.</w:t>
      </w:r>
    </w:p>
    <w:p w14:paraId="27CDAFFA" w14:textId="77777777" w:rsidR="00DC4DA2" w:rsidRPr="003953AC" w:rsidRDefault="00DC4DA2" w:rsidP="00093910"/>
    <w:p w14:paraId="18E4E41D" w14:textId="77777777" w:rsidR="00093910" w:rsidRPr="003953AC" w:rsidRDefault="00093910" w:rsidP="00093910">
      <w:r w:rsidRPr="003953AC">
        <w:t>Alle toepassingen van grond en baggerspecie moeten voorafgaand aan de toepassing worden gemeld bij het Meldpunt Bodemkwaliteit (</w:t>
      </w:r>
      <w:r w:rsidRPr="003953AC">
        <w:rPr>
          <w:color w:val="0000FF"/>
        </w:rPr>
        <w:t>www.meldpuntbodemkwaliteit.senternovem.nl</w:t>
      </w:r>
      <w:r w:rsidRPr="003953AC">
        <w:t xml:space="preserve">). In de volgende gevallen hoeft u grond- en baggerspecie niet te melden: </w:t>
      </w:r>
    </w:p>
    <w:p w14:paraId="200FDB4B" w14:textId="77777777" w:rsidR="00093910" w:rsidRPr="003953AC" w:rsidRDefault="00093910" w:rsidP="002D6BCB">
      <w:pPr>
        <w:pStyle w:val="Lijstalinea"/>
        <w:numPr>
          <w:ilvl w:val="0"/>
          <w:numId w:val="17"/>
        </w:numPr>
      </w:pPr>
      <w:r w:rsidRPr="003953AC">
        <w:t>Als u baggerspecie verspreidt op het aangrenzend perceel.</w:t>
      </w:r>
    </w:p>
    <w:p w14:paraId="1B5C8CE9" w14:textId="77777777" w:rsidR="00093910" w:rsidRPr="003953AC" w:rsidRDefault="00093910" w:rsidP="002D6BCB">
      <w:pPr>
        <w:pStyle w:val="Lijstalinea"/>
        <w:numPr>
          <w:ilvl w:val="0"/>
          <w:numId w:val="17"/>
        </w:numPr>
      </w:pPr>
      <w:r w:rsidRPr="003953AC">
        <w:t xml:space="preserve">Als u grond- of baggerspecie toepast binnen een landbouwbedrijf. Voorwaarde is dat de grond- of baggerspecie komt van een perceel dat bij uw landbouwbedrijf hoort. En dat u op dat perceel een vergelijkbaar gewas teelt als op het perceel waar u de grond- of baggerspecie toepast. </w:t>
      </w:r>
    </w:p>
    <w:p w14:paraId="4896971E" w14:textId="77777777" w:rsidR="00093910" w:rsidRPr="003953AC" w:rsidRDefault="00093910" w:rsidP="002D6BCB">
      <w:pPr>
        <w:pStyle w:val="Lijstalinea"/>
        <w:numPr>
          <w:ilvl w:val="0"/>
          <w:numId w:val="17"/>
        </w:numPr>
      </w:pPr>
      <w:r w:rsidRPr="003953AC">
        <w:t xml:space="preserve">Als u tijdelijk grond- of baggerspecie verplaatst of wegneemt uit de toepassing, en daarna op (vrijwel) dezelfde plaats en onder dezelfde conditie terugplaatst. </w:t>
      </w:r>
    </w:p>
    <w:p w14:paraId="543036E2" w14:textId="77777777" w:rsidR="00093910" w:rsidRPr="003953AC" w:rsidRDefault="00093910" w:rsidP="002D6BCB">
      <w:pPr>
        <w:pStyle w:val="Lijstalinea"/>
        <w:numPr>
          <w:ilvl w:val="0"/>
          <w:numId w:val="17"/>
        </w:numPr>
      </w:pPr>
      <w:r w:rsidRPr="003953AC">
        <w:t xml:space="preserve">Als u schone grond en baggerspecie toepast in hoeveelheden kleiner dan 50 kubieke meter. </w:t>
      </w:r>
    </w:p>
    <w:p w14:paraId="58B665E6" w14:textId="77777777" w:rsidR="00093910" w:rsidRPr="003953AC" w:rsidRDefault="00093910" w:rsidP="002D6BCB">
      <w:pPr>
        <w:pStyle w:val="Lijstalinea"/>
        <w:numPr>
          <w:ilvl w:val="0"/>
          <w:numId w:val="17"/>
        </w:numPr>
      </w:pPr>
      <w:r w:rsidRPr="003953AC">
        <w:t>Als u particulier bent en niet beroepsmatig grond of baggerspecie toepast.</w:t>
      </w:r>
    </w:p>
    <w:p w14:paraId="687014AD" w14:textId="77777777" w:rsidR="00DC4DA2" w:rsidRPr="003953AC" w:rsidRDefault="00DC4DA2" w:rsidP="00DC4DA2">
      <w:pPr>
        <w:pStyle w:val="Lijstalinea"/>
        <w:ind w:left="360"/>
      </w:pPr>
    </w:p>
    <w:p w14:paraId="2ED60ECF" w14:textId="77777777" w:rsidR="00093910" w:rsidRPr="003953AC" w:rsidRDefault="00093910" w:rsidP="00093910">
      <w:r w:rsidRPr="003953AC">
        <w:t xml:space="preserve">Bij de graafwerkzaamheden in de grond dient rekening gehouden te worden met eventueel te treffen veiligheidsmaatregelen conform de CROW-publicatie 400 (Werken in en met verontreinigde bodem). Uitgaande van het hoogste aangetoonde gehalte (overschrijding achtergrondwaarde) zal ten hoogste de Basisklasse van toepassing zijn. </w:t>
      </w:r>
    </w:p>
    <w:p w14:paraId="6502EC7F" w14:textId="77777777" w:rsidR="00093910" w:rsidRPr="003953AC" w:rsidRDefault="00093910" w:rsidP="00DC4DA2">
      <w:pPr>
        <w:pStyle w:val="Kop2"/>
      </w:pPr>
      <w:bookmarkStart w:id="69" w:name="_Toc176174738"/>
      <w:bookmarkStart w:id="70" w:name="_Toc212465466"/>
      <w:r w:rsidRPr="003953AC">
        <w:t>Hijswerkzaamheden</w:t>
      </w:r>
      <w:bookmarkEnd w:id="68"/>
      <w:bookmarkEnd w:id="69"/>
      <w:bookmarkEnd w:id="70"/>
    </w:p>
    <w:p w14:paraId="3C37A10C" w14:textId="77777777" w:rsidR="00093910" w:rsidRPr="003953AC" w:rsidRDefault="00093910" w:rsidP="00093910">
      <w:r w:rsidRPr="003953AC">
        <w:t>Voor het verwijderen en aanbrengen van een betonnen inspectieput en het verwijderen en aanbrengen van kolken, buizen en prefab betonplaten wordt waarschijnlijk gebruik gemaakt van een kraan. De te hijsen delen moeten goed aangeslagen worden. Tevens mag het valbereik van de kraan en de last (waar mogelijk) niet liggen in de buurt van gebouwen, wegen en andere plaatsen waar zich mensen bevinden. Indien dit niet mogelijk is moet de aannemer aanvullende maatregelen treffen. De aannemer moet hiermee rekening houden met het plaatsen van een kraan bij het inrichten van het werkterrein.</w:t>
      </w:r>
    </w:p>
    <w:p w14:paraId="3D2A2C31" w14:textId="77777777" w:rsidR="00093910" w:rsidRPr="003953AC" w:rsidRDefault="00093910" w:rsidP="00DC4DA2">
      <w:pPr>
        <w:pStyle w:val="Kop2"/>
      </w:pPr>
      <w:bookmarkStart w:id="71" w:name="_Toc448303374"/>
      <w:bookmarkStart w:id="72" w:name="_Toc176174739"/>
      <w:bookmarkStart w:id="73" w:name="_Toc212465467"/>
      <w:r w:rsidRPr="003953AC">
        <w:lastRenderedPageBreak/>
        <w:t>Bestratingswerkzaamheden</w:t>
      </w:r>
      <w:bookmarkEnd w:id="71"/>
      <w:bookmarkEnd w:id="72"/>
      <w:bookmarkEnd w:id="73"/>
    </w:p>
    <w:p w14:paraId="15EE1DAF" w14:textId="77777777" w:rsidR="00093910" w:rsidRPr="003953AC" w:rsidRDefault="00093910" w:rsidP="00093910">
      <w:r w:rsidRPr="003953AC">
        <w:t>De opgebroken verhardingen (elementenverharding) moeten vervangen worden door nieuwe verhardingen (elementenverharding) of/en hergebruik van opgebroken verhardingen. Bij het verrichten van bestratingswerkzaamheden lopen werknemers risico’s op het ontwikkelen van aandoeningen van de spieren, gewrichten en rug. Verder bestaat de kans op gehoorschade. Doordat sprake kan zijn van bloostelling aan dieseluitlaatgassen (van machines op de bouwplaats) en kwartsstof (bij het bewerken van stenen, trottoirbanden, etc.) kunnen stoflongen, silicose en longkanker voorkomen. Ook kunnen werknemers gewond raken door wegspringen of vallende voorwerpen, in aanraking komen met draaiend gereedschap en klachten krijgen aan gewrichten en vingertoppen door hand-armtrillingen. Ook worden stratenmakers blootgesteld aan het buitenklimaat.</w:t>
      </w:r>
    </w:p>
    <w:p w14:paraId="6AF579CB" w14:textId="77777777" w:rsidR="00093910" w:rsidRPr="003953AC" w:rsidRDefault="00093910" w:rsidP="00DC4DA2">
      <w:pPr>
        <w:pStyle w:val="Kop2"/>
      </w:pPr>
      <w:bookmarkStart w:id="74" w:name="_Toc448303376"/>
      <w:bookmarkStart w:id="75" w:name="_Toc176174740"/>
      <w:bookmarkStart w:id="76" w:name="_Toc212465468"/>
      <w:r w:rsidRPr="003953AC">
        <w:t>Blootstelling aan gevaarlijke stoffen</w:t>
      </w:r>
      <w:bookmarkEnd w:id="74"/>
      <w:bookmarkEnd w:id="75"/>
      <w:bookmarkEnd w:id="76"/>
    </w:p>
    <w:p w14:paraId="664E5BED" w14:textId="77777777" w:rsidR="00093910" w:rsidRPr="003953AC" w:rsidRDefault="00093910" w:rsidP="00093910">
      <w:r w:rsidRPr="003953AC">
        <w:t xml:space="preserve">Blootstelling aan kwartsstof kan voorkomen worden door materialen op maat te laten aanleveren. </w:t>
      </w:r>
    </w:p>
    <w:p w14:paraId="6729849D" w14:textId="77777777" w:rsidR="00DC4DA2" w:rsidRPr="003953AC" w:rsidRDefault="00DC4DA2" w:rsidP="00093910"/>
    <w:p w14:paraId="3ED15BFE" w14:textId="77777777" w:rsidR="00093910" w:rsidRPr="003953AC" w:rsidRDefault="00093910" w:rsidP="00093910">
      <w:pPr>
        <w:autoSpaceDE w:val="0"/>
        <w:autoSpaceDN w:val="0"/>
        <w:adjustRightInd w:val="0"/>
      </w:pPr>
      <w:r w:rsidRPr="003953AC">
        <w:t xml:space="preserve">Blootstelling aan asbestdeeltjes kan voorkomen worden door het gebruikmaken van de beschermende wegwerpoverall en een goed aansluitend filtrerend P3-masker met </w:t>
      </w:r>
      <w:r w:rsidR="00BF6A35" w:rsidRPr="003953AC">
        <w:t>ventiel (</w:t>
      </w:r>
      <w:r w:rsidRPr="003953AC">
        <w:t>bijvoorbeeld een voorgevormd P3–filter), of half gelaatmasker met P3-filterbus. Voor baarddragers een overdrukmasker. De wegwerpoverall en het filtrerend P3-masker met ventiel mogen niet langer dan één werkdag worden gebruikt. Deze dienen na het gebruik als asbesthoudend afval te worden beschouwd en als zodanig te worden verwijderd met het overige asbesthoudende afval.</w:t>
      </w:r>
    </w:p>
    <w:p w14:paraId="00C2FAC4" w14:textId="77777777" w:rsidR="00DC4DA2" w:rsidRPr="003953AC" w:rsidRDefault="00DC4DA2" w:rsidP="00093910">
      <w:pPr>
        <w:autoSpaceDE w:val="0"/>
        <w:autoSpaceDN w:val="0"/>
        <w:adjustRightInd w:val="0"/>
      </w:pPr>
    </w:p>
    <w:p w14:paraId="531ADC5C" w14:textId="77777777" w:rsidR="00093910" w:rsidRPr="003953AC" w:rsidRDefault="00093910" w:rsidP="00093910">
      <w:r w:rsidRPr="003953AC">
        <w:t>Andere maatregelen zijn het bevochtigen/ nat verwerken van de materialen, gereedschappen met stofafzuiging en het verstrekken van adembescherming met juiste type filters.</w:t>
      </w:r>
    </w:p>
    <w:p w14:paraId="4884A73D" w14:textId="77777777" w:rsidR="00093910" w:rsidRPr="003953AC" w:rsidRDefault="00093910" w:rsidP="00DC4DA2">
      <w:pPr>
        <w:pStyle w:val="Kop2"/>
      </w:pPr>
      <w:bookmarkStart w:id="77" w:name="_Toc448303378"/>
      <w:bookmarkStart w:id="78" w:name="_Toc176174741"/>
      <w:bookmarkStart w:id="79" w:name="_Toc212465469"/>
      <w:r w:rsidRPr="003953AC">
        <w:t>Klimaat</w:t>
      </w:r>
      <w:bookmarkEnd w:id="77"/>
      <w:bookmarkEnd w:id="78"/>
      <w:bookmarkEnd w:id="79"/>
    </w:p>
    <w:p w14:paraId="2410B118" w14:textId="77777777" w:rsidR="00093910" w:rsidRPr="003953AC" w:rsidRDefault="00093910" w:rsidP="00093910">
      <w:r w:rsidRPr="003953AC">
        <w:t>Het werk vindt in het algemeen in de buitenlucht plaats waardoor blootstelling optreedt aan het buitenklimaat. Werknemers kunnen onder andere worden blootgesteld aan warmte (zonnestraling) en koude (neerslag, wind, vrieskou, etc.). De aannemer moet hiervoor passende maatregelen treffen (zoals het aanpassen van werktijden, het verstrekken van beschermende kleding passend bij het seizoen, etc.).</w:t>
      </w:r>
    </w:p>
    <w:p w14:paraId="2F66A8B5" w14:textId="77777777" w:rsidR="00093910" w:rsidRPr="003953AC" w:rsidRDefault="00093910" w:rsidP="00DC4DA2">
      <w:pPr>
        <w:pStyle w:val="Kop2"/>
      </w:pPr>
      <w:bookmarkStart w:id="80" w:name="_Toc448303379"/>
      <w:bookmarkStart w:id="81" w:name="_Toc176174742"/>
      <w:bookmarkStart w:id="82" w:name="_Toc212465470"/>
      <w:r w:rsidRPr="003953AC">
        <w:t>Toetsing Veiligheids- en Gezondheidsgevaren door deskundige</w:t>
      </w:r>
      <w:bookmarkEnd w:id="80"/>
      <w:bookmarkEnd w:id="81"/>
      <w:bookmarkEnd w:id="82"/>
    </w:p>
    <w:p w14:paraId="1062EA12" w14:textId="77777777" w:rsidR="00093910" w:rsidRPr="003953AC" w:rsidRDefault="00093910" w:rsidP="00093910">
      <w:r w:rsidRPr="003953AC">
        <w:t>Getoetst</w:t>
      </w:r>
      <w:r w:rsidRPr="003953AC">
        <w:tab/>
      </w:r>
      <w:r w:rsidRPr="003953AC">
        <w:tab/>
        <w:t>: ja / nee</w:t>
      </w:r>
    </w:p>
    <w:p w14:paraId="3DBA5E80" w14:textId="77777777" w:rsidR="00093910" w:rsidRPr="003953AC" w:rsidRDefault="00093910" w:rsidP="00093910">
      <w:r w:rsidRPr="003953AC">
        <w:t>Zo ja, door</w:t>
      </w:r>
      <w:r w:rsidRPr="003953AC">
        <w:tab/>
      </w:r>
      <w:r w:rsidRPr="003953AC">
        <w:tab/>
        <w:t>: ...........</w:t>
      </w:r>
    </w:p>
    <w:p w14:paraId="31C8238D" w14:textId="77777777" w:rsidR="00093910" w:rsidRPr="003953AC" w:rsidRDefault="00093910" w:rsidP="00093910">
      <w:r w:rsidRPr="003953AC">
        <w:t>Verklaring afgegeven</w:t>
      </w:r>
      <w:r w:rsidRPr="003953AC">
        <w:tab/>
        <w:t>: ja / nee</w:t>
      </w:r>
    </w:p>
    <w:p w14:paraId="6608A3E6" w14:textId="77777777" w:rsidR="00093910" w:rsidRPr="003953AC" w:rsidRDefault="00093910" w:rsidP="00093910">
      <w:r w:rsidRPr="003953AC">
        <w:t>Datum</w:t>
      </w:r>
      <w:r w:rsidRPr="003953AC">
        <w:tab/>
      </w:r>
      <w:r w:rsidRPr="003953AC">
        <w:tab/>
      </w:r>
      <w:r w:rsidRPr="003953AC">
        <w:tab/>
        <w:t>: .........</w:t>
      </w:r>
    </w:p>
    <w:p w14:paraId="748499ED" w14:textId="77777777" w:rsidR="00DC4DA2" w:rsidRPr="003953AC" w:rsidRDefault="00093910" w:rsidP="00093910">
      <w:r w:rsidRPr="003953AC">
        <w:t>Opmerkingen</w:t>
      </w:r>
      <w:r w:rsidRPr="003953AC">
        <w:tab/>
      </w:r>
      <w:r w:rsidRPr="003953AC">
        <w:tab/>
        <w:t>: .........</w:t>
      </w:r>
    </w:p>
    <w:p w14:paraId="1E11FE1A" w14:textId="77777777" w:rsidR="00DC4DA2" w:rsidRPr="003953AC" w:rsidRDefault="00DC4DA2">
      <w:r w:rsidRPr="003953AC">
        <w:br w:type="page"/>
      </w:r>
    </w:p>
    <w:p w14:paraId="334DFF97" w14:textId="77777777" w:rsidR="00DC4DA2" w:rsidRPr="003953AC" w:rsidRDefault="00515918" w:rsidP="00DC4DA2">
      <w:pPr>
        <w:pStyle w:val="Kop1"/>
      </w:pPr>
      <w:bookmarkStart w:id="83" w:name="_Toc212465471"/>
      <w:r w:rsidRPr="003953AC">
        <w:lastRenderedPageBreak/>
        <w:t>Organisatie op de bouwplaats</w:t>
      </w:r>
      <w:bookmarkEnd w:id="83"/>
    </w:p>
    <w:p w14:paraId="52531D05" w14:textId="77777777" w:rsidR="00DC4DA2" w:rsidRPr="003953AC" w:rsidRDefault="00DC4DA2" w:rsidP="00DC4DA2">
      <w:pPr>
        <w:pStyle w:val="Kop2"/>
      </w:pPr>
      <w:bookmarkStart w:id="84" w:name="_Toc448303381"/>
      <w:bookmarkStart w:id="85" w:name="_Toc176174744"/>
      <w:bookmarkStart w:id="86" w:name="_Toc212465472"/>
      <w:r w:rsidRPr="003953AC">
        <w:t>Samenwerking tussen de werkgevers</w:t>
      </w:r>
      <w:bookmarkEnd w:id="84"/>
      <w:bookmarkEnd w:id="85"/>
      <w:bookmarkEnd w:id="86"/>
    </w:p>
    <w:p w14:paraId="598D2880" w14:textId="77777777" w:rsidR="00DC4DA2" w:rsidRPr="003953AC" w:rsidRDefault="00DC4DA2" w:rsidP="00DC4DA2">
      <w:r w:rsidRPr="003953AC">
        <w:t xml:space="preserve">De </w:t>
      </w:r>
      <w:r w:rsidR="00BF6A35" w:rsidRPr="003953AC">
        <w:t>coördinatietaken</w:t>
      </w:r>
      <w:r w:rsidRPr="003953AC">
        <w:t xml:space="preserve"> en verantwoordelijkheden omvatten de totale uitvoeringsduur van de realisatie van het bouwwerk en bouwwerkzaamheden.</w:t>
      </w:r>
    </w:p>
    <w:p w14:paraId="17578E9E" w14:textId="77777777" w:rsidR="00DC4DA2" w:rsidRPr="003953AC" w:rsidRDefault="00DC4DA2" w:rsidP="00DC4DA2"/>
    <w:p w14:paraId="15070E41" w14:textId="77777777" w:rsidR="00DC4DA2" w:rsidRPr="003953AC" w:rsidRDefault="00DC4DA2" w:rsidP="00DC4DA2">
      <w:r w:rsidRPr="003953AC">
        <w:t>Iedere werkgever zal dit V&amp;G plan aanvullen ten aanzien van zijn eigen werkzaamheden en specifieke risico’s die daar mee samenhangen.</w:t>
      </w:r>
    </w:p>
    <w:p w14:paraId="4ABA98B2" w14:textId="77777777" w:rsidR="00DC4DA2" w:rsidRPr="003953AC" w:rsidRDefault="00DC4DA2" w:rsidP="00DC4DA2"/>
    <w:p w14:paraId="7380D0A2" w14:textId="77777777" w:rsidR="00DC4DA2" w:rsidRPr="003953AC" w:rsidRDefault="00DC4DA2" w:rsidP="00DC4DA2">
      <w:r w:rsidRPr="003953AC">
        <w:t>Iedere werkgever blijft verantwoordelijk voor de arbeidsomstandigheden van zijn eigen werknemers, maar moet ook de arbeidsomstandigheden van zijn neven werknemers respecteren. Hij moet voor aanvang van de werkzaamheden in overleg treden met de nevenaannemers die ook een deel van de werkzaamheden uitvoeren.</w:t>
      </w:r>
    </w:p>
    <w:p w14:paraId="2FD0CD3D" w14:textId="77777777" w:rsidR="00DC4DA2" w:rsidRPr="003953AC" w:rsidRDefault="00DC4DA2" w:rsidP="00DC4DA2">
      <w:pPr>
        <w:pStyle w:val="Kop2"/>
      </w:pPr>
      <w:r w:rsidRPr="003953AC">
        <w:t xml:space="preserve"> </w:t>
      </w:r>
      <w:bookmarkStart w:id="87" w:name="_Toc13275397"/>
      <w:bookmarkStart w:id="88" w:name="_Toc13275465"/>
      <w:bookmarkStart w:id="89" w:name="_Toc448303382"/>
      <w:bookmarkStart w:id="90" w:name="_Toc176174745"/>
      <w:bookmarkStart w:id="91" w:name="_Toc212465473"/>
      <w:r w:rsidR="00BF6A35" w:rsidRPr="003953AC">
        <w:t>Bijlagen</w:t>
      </w:r>
      <w:r w:rsidRPr="003953AC">
        <w:t xml:space="preserve"> bij het veiligheids- en gezondheidsplan</w:t>
      </w:r>
      <w:bookmarkEnd w:id="87"/>
      <w:bookmarkEnd w:id="88"/>
      <w:bookmarkEnd w:id="89"/>
      <w:bookmarkEnd w:id="90"/>
      <w:bookmarkEnd w:id="91"/>
    </w:p>
    <w:p w14:paraId="785E76B2" w14:textId="77777777" w:rsidR="00DC4DA2" w:rsidRPr="003953AC" w:rsidRDefault="00DC4DA2" w:rsidP="00DC4DA2">
      <w:r w:rsidRPr="003953AC">
        <w:t>De V&amp;G-coördinator uitvoeringsfase is verplicht de volgende bijlagen toe te voegen:</w:t>
      </w:r>
    </w:p>
    <w:p w14:paraId="5AFC8D30" w14:textId="77777777" w:rsidR="00DC4DA2" w:rsidRPr="003953AC" w:rsidRDefault="00DC4DA2" w:rsidP="002D6BCB">
      <w:pPr>
        <w:pStyle w:val="Geenafstand"/>
        <w:numPr>
          <w:ilvl w:val="0"/>
          <w:numId w:val="11"/>
        </w:numPr>
        <w:spacing w:line="240" w:lineRule="auto"/>
        <w:contextualSpacing/>
        <w:rPr>
          <w:lang w:val="nl-NL"/>
        </w:rPr>
      </w:pPr>
      <w:r w:rsidRPr="003953AC">
        <w:rPr>
          <w:lang w:val="nl-NL"/>
        </w:rPr>
        <w:t>Procedure bij ongevallen</w:t>
      </w:r>
    </w:p>
    <w:p w14:paraId="25C15477" w14:textId="77777777" w:rsidR="00DC4DA2" w:rsidRPr="003953AC" w:rsidRDefault="00DC4DA2" w:rsidP="002D6BCB">
      <w:pPr>
        <w:pStyle w:val="Geenafstand"/>
        <w:numPr>
          <w:ilvl w:val="0"/>
          <w:numId w:val="11"/>
        </w:numPr>
        <w:spacing w:line="240" w:lineRule="auto"/>
        <w:contextualSpacing/>
        <w:rPr>
          <w:lang w:val="nl-NL"/>
        </w:rPr>
      </w:pPr>
      <w:r w:rsidRPr="003953AC">
        <w:rPr>
          <w:lang w:val="nl-NL"/>
        </w:rPr>
        <w:t>Overzicht organisatie bedrijfshulpverlening</w:t>
      </w:r>
    </w:p>
    <w:p w14:paraId="04D20D89" w14:textId="77777777" w:rsidR="00DC4DA2" w:rsidRPr="003953AC" w:rsidRDefault="00DC4DA2" w:rsidP="002D6BCB">
      <w:pPr>
        <w:pStyle w:val="Geenafstand"/>
        <w:numPr>
          <w:ilvl w:val="0"/>
          <w:numId w:val="11"/>
        </w:numPr>
        <w:spacing w:line="240" w:lineRule="auto"/>
        <w:contextualSpacing/>
        <w:rPr>
          <w:lang w:val="nl-NL"/>
        </w:rPr>
      </w:pPr>
      <w:r w:rsidRPr="003953AC">
        <w:rPr>
          <w:lang w:val="nl-NL"/>
        </w:rPr>
        <w:t>Toegangsregeling</w:t>
      </w:r>
    </w:p>
    <w:p w14:paraId="095DEC02" w14:textId="77777777" w:rsidR="00DC4DA2" w:rsidRDefault="00DC4DA2" w:rsidP="002D6BCB">
      <w:pPr>
        <w:pStyle w:val="Geenafstand"/>
        <w:numPr>
          <w:ilvl w:val="0"/>
          <w:numId w:val="11"/>
        </w:numPr>
        <w:spacing w:line="240" w:lineRule="auto"/>
        <w:contextualSpacing/>
        <w:rPr>
          <w:lang w:val="nl-NL"/>
        </w:rPr>
      </w:pPr>
      <w:r w:rsidRPr="003953AC">
        <w:rPr>
          <w:lang w:val="nl-NL"/>
        </w:rPr>
        <w:t>Procedures afvalopslag en -afvoer</w:t>
      </w:r>
    </w:p>
    <w:p w14:paraId="16D76AFA" w14:textId="77777777" w:rsidR="00766D33" w:rsidRDefault="00766D33" w:rsidP="00766D33">
      <w:pPr>
        <w:pStyle w:val="Geenafstand"/>
        <w:spacing w:line="240" w:lineRule="auto"/>
        <w:contextualSpacing/>
        <w:rPr>
          <w:lang w:val="nl-NL"/>
        </w:rPr>
      </w:pPr>
    </w:p>
    <w:p w14:paraId="7F9812C2" w14:textId="77777777" w:rsidR="00766D33" w:rsidRDefault="00766D33" w:rsidP="00766D33">
      <w:pPr>
        <w:pStyle w:val="Geenafstand"/>
        <w:spacing w:line="240" w:lineRule="auto"/>
        <w:contextualSpacing/>
        <w:rPr>
          <w:lang w:val="nl-NL"/>
        </w:rPr>
      </w:pPr>
    </w:p>
    <w:p w14:paraId="4DF72ECC" w14:textId="040A2938" w:rsidR="00766D33" w:rsidRPr="00860EC4" w:rsidRDefault="006B50A2" w:rsidP="00766D33">
      <w:sdt>
        <w:sdtPr>
          <w:id w:val="1049115478"/>
          <w:placeholder>
            <w:docPart w:val="8978E7B7C4D244E68F38D490D73A2F6C"/>
          </w:placeholder>
          <w15:appearance w15:val="hidden"/>
        </w:sdtPr>
        <w:sdtEndPr/>
        <w:sdtContent>
          <w:r w:rsidR="00766D33" w:rsidRPr="00860EC4">
            <w:t xml:space="preserve"> </w:t>
          </w:r>
        </w:sdtContent>
      </w:sdt>
    </w:p>
    <w:p w14:paraId="17B4E904" w14:textId="77777777" w:rsidR="00766D33" w:rsidRPr="003953AC" w:rsidRDefault="00766D33" w:rsidP="00766D33">
      <w:pPr>
        <w:pStyle w:val="Geenafstand"/>
        <w:spacing w:line="240" w:lineRule="auto"/>
        <w:contextualSpacing/>
        <w:rPr>
          <w:lang w:val="nl-NL"/>
        </w:rPr>
      </w:pPr>
    </w:p>
    <w:sectPr w:rsidR="00766D33" w:rsidRPr="003953AC" w:rsidSect="00331B71">
      <w:headerReference w:type="first" r:id="rId28"/>
      <w:pgSz w:w="11906" w:h="16838" w:code="9"/>
      <w:pgMar w:top="1984" w:right="1871" w:bottom="1888" w:left="1361" w:header="709" w:footer="4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136C3" w14:textId="77777777" w:rsidR="00CD314C" w:rsidRPr="000B2D08" w:rsidRDefault="00CD314C" w:rsidP="00B97A0C">
      <w:r w:rsidRPr="000B2D08">
        <w:separator/>
      </w:r>
    </w:p>
  </w:endnote>
  <w:endnote w:type="continuationSeparator" w:id="0">
    <w:p w14:paraId="5E54E7B6" w14:textId="77777777" w:rsidR="00CD314C" w:rsidRPr="000B2D08" w:rsidRDefault="00CD314C" w:rsidP="00B97A0C">
      <w:r w:rsidRPr="000B2D08">
        <w:continuationSeparator/>
      </w:r>
    </w:p>
  </w:endnote>
  <w:endnote w:type="continuationNotice" w:id="1">
    <w:p w14:paraId="0739B7AB" w14:textId="77777777" w:rsidR="00CD314C" w:rsidRDefault="00CD314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MT">
    <w:altName w:val="MS Gothic"/>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16947" w14:textId="2C14B757" w:rsidR="00F12B66" w:rsidRPr="000B2D08" w:rsidRDefault="00790CB9" w:rsidP="00F12B66">
    <w:pPr>
      <w:pStyle w:val="Voettekst"/>
      <w:tabs>
        <w:tab w:val="center" w:pos="3969"/>
      </w:tabs>
    </w:pPr>
    <w:r>
      <w:rPr>
        <w:noProof/>
      </w:rPr>
      <w:drawing>
        <wp:anchor distT="0" distB="0" distL="114300" distR="114300" simplePos="0" relativeHeight="251658245" behindDoc="0" locked="0" layoutInCell="1" allowOverlap="1" wp14:anchorId="778248F0" wp14:editId="405A8FA6">
          <wp:simplePos x="0" y="0"/>
          <wp:positionH relativeFrom="column">
            <wp:posOffset>-533159</wp:posOffset>
          </wp:positionH>
          <wp:positionV relativeFrom="bottomMargin">
            <wp:posOffset>454791</wp:posOffset>
          </wp:positionV>
          <wp:extent cx="1181100" cy="396240"/>
          <wp:effectExtent l="0" t="0" r="0" b="3810"/>
          <wp:wrapNone/>
          <wp:docPr id="1625609121" name="Afbeelding 2" descr="Afbeelding met tekst, grafische vormgeving, Graphics,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09121" name="Afbeelding 2" descr="Afbeelding met tekst, grafische vormgeving, Graphics, schermopname&#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rot="10800000" flipV="1">
                    <a:off x="0" y="0"/>
                    <a:ext cx="1181100" cy="396240"/>
                  </a:xfrm>
                  <a:prstGeom prst="rect">
                    <a:avLst/>
                  </a:prstGeom>
                </pic:spPr>
              </pic:pic>
            </a:graphicData>
          </a:graphic>
          <wp14:sizeRelH relativeFrom="margin">
            <wp14:pctWidth>0</wp14:pctWidth>
          </wp14:sizeRelH>
          <wp14:sizeRelV relativeFrom="margin">
            <wp14:pctHeight>0</wp14:pctHeight>
          </wp14:sizeRelV>
        </wp:anchor>
      </w:drawing>
    </w:r>
    <w:r w:rsidR="00F12B66" w:rsidRPr="000B2D08">
      <w:rPr>
        <w:noProof/>
      </w:rPr>
      <w:drawing>
        <wp:anchor distT="0" distB="0" distL="114300" distR="114300" simplePos="0" relativeHeight="251658243" behindDoc="0" locked="1" layoutInCell="1" allowOverlap="1" wp14:anchorId="65E11AA3" wp14:editId="39324878">
          <wp:simplePos x="0" y="0"/>
          <wp:positionH relativeFrom="page">
            <wp:posOffset>1680210</wp:posOffset>
          </wp:positionH>
          <wp:positionV relativeFrom="page">
            <wp:posOffset>9965055</wp:posOffset>
          </wp:positionV>
          <wp:extent cx="424180" cy="374015"/>
          <wp:effectExtent l="0" t="0" r="0" b="6985"/>
          <wp:wrapNone/>
          <wp:docPr id="568500075" name="Logo"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01261" name="Logo" descr="A colorful logo with black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424180" cy="374015"/>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7654"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28" w:type="dxa"/>
        <w:right w:w="0" w:type="dxa"/>
      </w:tblCellMar>
      <w:tblLook w:val="04A0" w:firstRow="1" w:lastRow="0" w:firstColumn="1" w:lastColumn="0" w:noHBand="0" w:noVBand="1"/>
    </w:tblPr>
    <w:tblGrid>
      <w:gridCol w:w="3544"/>
      <w:gridCol w:w="379"/>
      <w:gridCol w:w="3731"/>
    </w:tblGrid>
    <w:tr w:rsidR="00F12B66" w:rsidRPr="000B2D08" w14:paraId="101C8E68" w14:textId="77777777" w:rsidTr="006D2E2E">
      <w:tc>
        <w:tcPr>
          <w:tcW w:w="3544" w:type="dxa"/>
        </w:tcPr>
        <w:p w14:paraId="70A0AAB9" w14:textId="710BEDE7" w:rsidR="00F12B66" w:rsidRPr="000B2D08" w:rsidRDefault="00F12B66" w:rsidP="00F12B66">
          <w:pPr>
            <w:rPr>
              <w:sz w:val="12"/>
              <w:szCs w:val="12"/>
            </w:rPr>
          </w:pPr>
          <w:r w:rsidRPr="000B2D08">
            <w:rPr>
              <w:sz w:val="12"/>
              <w:szCs w:val="12"/>
            </w:rPr>
            <w:t xml:space="preserve">Kenmerk </w:t>
          </w:r>
          <w:sdt>
            <w:sdtPr>
              <w:rPr>
                <w:sz w:val="12"/>
                <w:szCs w:val="12"/>
              </w:rPr>
              <w:alias w:val="Nummer"/>
              <w:tag w:val="Nummer"/>
              <w:id w:val="1265029831"/>
              <w:dataBinding w:prefixMappings="xmlns:ns0='http://www.keyscript.nl/groots-adviesgroep/rapport' xmlns:ns1='http://www.w3.org/2001/XMLSchema-instance' " w:xpath="/ns0:Rapport[1]/ns0:Kenmerk[1]" w:storeItemID="{2D3148C0-5545-4B0B-9885-3F8EC31431E7}"/>
              <w15:appearance w15:val="hidden"/>
              <w:text/>
            </w:sdtPr>
            <w:sdtEndPr/>
            <w:sdtContent>
              <w:r w:rsidR="00523CD1">
                <w:rPr>
                  <w:sz w:val="12"/>
                  <w:szCs w:val="12"/>
                </w:rPr>
                <w:t>1789</w:t>
              </w:r>
            </w:sdtContent>
          </w:sdt>
        </w:p>
      </w:tc>
      <w:tc>
        <w:tcPr>
          <w:tcW w:w="379" w:type="dxa"/>
        </w:tcPr>
        <w:p w14:paraId="5EC2648E" w14:textId="77777777" w:rsidR="00F12B66" w:rsidRPr="000B2D08" w:rsidRDefault="00F12B66" w:rsidP="00F12B66">
          <w:pPr>
            <w:jc w:val="center"/>
            <w:rPr>
              <w:b/>
              <w:bCs/>
              <w:sz w:val="12"/>
              <w:szCs w:val="12"/>
            </w:rPr>
          </w:pPr>
          <w:r w:rsidRPr="000B2D08">
            <w:rPr>
              <w:b/>
              <w:bCs/>
              <w:sz w:val="12"/>
              <w:szCs w:val="12"/>
            </w:rPr>
            <w:fldChar w:fldCharType="begin"/>
          </w:r>
          <w:r w:rsidRPr="000B2D08">
            <w:rPr>
              <w:b/>
              <w:bCs/>
              <w:sz w:val="12"/>
              <w:szCs w:val="12"/>
            </w:rPr>
            <w:instrText xml:space="preserve"> PAGE \# "00" </w:instrText>
          </w:r>
          <w:r w:rsidRPr="000B2D08">
            <w:rPr>
              <w:b/>
              <w:bCs/>
              <w:sz w:val="12"/>
              <w:szCs w:val="12"/>
            </w:rPr>
            <w:fldChar w:fldCharType="separate"/>
          </w:r>
          <w:r w:rsidRPr="000B2D08">
            <w:rPr>
              <w:b/>
              <w:bCs/>
              <w:sz w:val="12"/>
              <w:szCs w:val="12"/>
            </w:rPr>
            <w:t>02</w:t>
          </w:r>
          <w:r w:rsidRPr="000B2D08">
            <w:rPr>
              <w:b/>
              <w:bCs/>
              <w:sz w:val="12"/>
              <w:szCs w:val="12"/>
            </w:rPr>
            <w:fldChar w:fldCharType="end"/>
          </w:r>
        </w:p>
      </w:tc>
      <w:tc>
        <w:tcPr>
          <w:tcW w:w="3731" w:type="dxa"/>
        </w:tcPr>
        <w:p w14:paraId="62988469" w14:textId="77777777" w:rsidR="00F12B66" w:rsidRPr="000B2D08" w:rsidRDefault="006B50A2" w:rsidP="00F12B66">
          <w:pPr>
            <w:jc w:val="right"/>
            <w:rPr>
              <w:sz w:val="12"/>
              <w:szCs w:val="12"/>
            </w:rPr>
          </w:pPr>
          <w:sdt>
            <w:sdtPr>
              <w:rPr>
                <w:sz w:val="12"/>
                <w:szCs w:val="12"/>
              </w:rPr>
              <w:alias w:val="Rapportage"/>
              <w:tag w:val="Rapportage"/>
              <w:id w:val="-2058535573"/>
              <w:showingPlcHdr/>
              <w:dataBinding w:prefixMappings="xmlns:ns0='http://www.keyscript.nl/groots-adviesgroep/rapport' xmlns:ns1='http://www.w3.org/2001/XMLSchema-instance' " w:xpath="/ns0:Rapport[1]/ns0:Rapportage[1]" w:storeItemID="{2D3148C0-5545-4B0B-9885-3F8EC31431E7}"/>
              <w15:appearance w15:val="hidden"/>
              <w:text/>
            </w:sdtPr>
            <w:sdtEndPr/>
            <w:sdtContent>
              <w:r w:rsidR="00F12B66" w:rsidRPr="000B2D08">
                <w:rPr>
                  <w:rStyle w:val="Tekstvantijdelijkeaanduiding"/>
                  <w:sz w:val="12"/>
                  <w:szCs w:val="12"/>
                </w:rPr>
                <w:t>rapportage</w:t>
              </w:r>
            </w:sdtContent>
          </w:sdt>
        </w:p>
      </w:tc>
    </w:tr>
    <w:tr w:rsidR="00F12B66" w:rsidRPr="000B2D08" w14:paraId="27B6FC34" w14:textId="77777777" w:rsidTr="006D2E2E">
      <w:tc>
        <w:tcPr>
          <w:tcW w:w="3544" w:type="dxa"/>
        </w:tcPr>
        <w:p w14:paraId="328FF297" w14:textId="77777777" w:rsidR="00F12B66" w:rsidRPr="000B2D08" w:rsidRDefault="006B50A2" w:rsidP="00F12B66">
          <w:pPr>
            <w:rPr>
              <w:sz w:val="12"/>
              <w:szCs w:val="12"/>
            </w:rPr>
          </w:pPr>
          <w:sdt>
            <w:sdtPr>
              <w:rPr>
                <w:sz w:val="12"/>
                <w:szCs w:val="12"/>
              </w:rPr>
              <w:alias w:val="Datum"/>
              <w:tag w:val="Datum"/>
              <w:id w:val="-1868669045"/>
              <w:dataBinding w:prefixMappings="xmlns:ns0='http://www.keyscript.nl/groots-adviesgroep/rapport' xmlns:ns1='http://www.w3.org/2001/XMLSchema-instance' " w:xpath="/ns0:Rapport[1]/ns0:Datum[1]" w:storeItemID="{2D3148C0-5545-4B0B-9885-3F8EC31431E7}"/>
              <w15:appearance w15:val="hidden"/>
              <w:text/>
            </w:sdtPr>
            <w:sdtEndPr/>
            <w:sdtContent>
              <w:r w:rsidR="00CD314C">
                <w:rPr>
                  <w:sz w:val="12"/>
                  <w:szCs w:val="12"/>
                </w:rPr>
                <w:t>9 oktober 2025</w:t>
              </w:r>
            </w:sdtContent>
          </w:sdt>
          <w:r w:rsidR="00F12B66" w:rsidRPr="000B2D08">
            <w:rPr>
              <w:sz w:val="12"/>
              <w:szCs w:val="12"/>
            </w:rPr>
            <w:t xml:space="preserve">, </w:t>
          </w:r>
          <w:sdt>
            <w:sdtPr>
              <w:rPr>
                <w:sz w:val="12"/>
                <w:szCs w:val="12"/>
              </w:rPr>
              <w:alias w:val="Status"/>
              <w:tag w:val="Status"/>
              <w:id w:val="-1428416318"/>
              <w:dataBinding w:prefixMappings="xmlns:ns0='http://www.keyscript.nl/groots-adviesgroep/rapport' xmlns:ns1='http://www.w3.org/2001/XMLSchema-instance' " w:xpath="/ns0:Rapport[1]/ns0:Status[1]" w:storeItemID="{2D3148C0-5545-4B0B-9885-3F8EC31431E7}"/>
              <w15:appearance w15:val="hidden"/>
              <w:text/>
            </w:sdtPr>
            <w:sdtEndPr/>
            <w:sdtContent>
              <w:r w:rsidR="00F12B66" w:rsidRPr="000B2D08">
                <w:rPr>
                  <w:sz w:val="12"/>
                  <w:szCs w:val="12"/>
                </w:rPr>
                <w:t>Concept</w:t>
              </w:r>
            </w:sdtContent>
          </w:sdt>
        </w:p>
      </w:tc>
      <w:tc>
        <w:tcPr>
          <w:tcW w:w="379" w:type="dxa"/>
        </w:tcPr>
        <w:p w14:paraId="575A5748" w14:textId="77777777" w:rsidR="00F12B66" w:rsidRPr="000B2D08" w:rsidRDefault="00F12B66" w:rsidP="00F12B66">
          <w:pPr>
            <w:jc w:val="center"/>
            <w:rPr>
              <w:sz w:val="12"/>
              <w:szCs w:val="12"/>
            </w:rPr>
          </w:pPr>
        </w:p>
      </w:tc>
      <w:tc>
        <w:tcPr>
          <w:tcW w:w="3731" w:type="dxa"/>
        </w:tcPr>
        <w:p w14:paraId="3FD3497C" w14:textId="77777777" w:rsidR="00F12B66" w:rsidRPr="000B2D08" w:rsidRDefault="006B50A2" w:rsidP="00F12B66">
          <w:pPr>
            <w:jc w:val="right"/>
            <w:rPr>
              <w:b/>
              <w:bCs/>
              <w:sz w:val="12"/>
              <w:szCs w:val="12"/>
            </w:rPr>
          </w:pPr>
          <w:sdt>
            <w:sdtPr>
              <w:rPr>
                <w:b/>
                <w:bCs/>
                <w:sz w:val="12"/>
                <w:szCs w:val="12"/>
              </w:rPr>
              <w:alias w:val="Titel"/>
              <w:tag w:val="Titel"/>
              <w:id w:val="628834655"/>
              <w:dataBinding w:prefixMappings="xmlns:ns0='http://www.keyscript.nl/groots-adviesgroep/rapport' xmlns:ns1='http://www.w3.org/2001/XMLSchema-instance' " w:xpath="/ns0:Rapport[1]/ns0:Titel[1]" w:storeItemID="{2D3148C0-5545-4B0B-9885-3F8EC31431E7}"/>
              <w15:appearance w15:val="hidden"/>
              <w:text/>
            </w:sdtPr>
            <w:sdtEndPr/>
            <w:sdtContent>
              <w:r w:rsidR="002D6BCB">
                <w:rPr>
                  <w:b/>
                  <w:bCs/>
                  <w:sz w:val="12"/>
                  <w:szCs w:val="12"/>
                </w:rPr>
                <w:t>V&amp;G Plan</w:t>
              </w:r>
            </w:sdtContent>
          </w:sdt>
        </w:p>
      </w:tc>
    </w:tr>
  </w:tbl>
  <w:p w14:paraId="31F62EC8" w14:textId="77777777" w:rsidR="00F12B66" w:rsidRPr="000B2D08" w:rsidRDefault="00F12B66" w:rsidP="00F12B66">
    <w:pPr>
      <w:pStyle w:val="Voettekst"/>
      <w:tabs>
        <w:tab w:val="center" w:pos="3969"/>
      </w:tabs>
      <w:spacing w:line="20" w:lineRule="exact"/>
    </w:pPr>
  </w:p>
  <w:p w14:paraId="4C6D8AF8" w14:textId="77777777" w:rsidR="00A74436" w:rsidRPr="000B2D08" w:rsidRDefault="00A74436" w:rsidP="00F12B66">
    <w:pPr>
      <w:pStyle w:val="Voettekst"/>
      <w:spacing w:line="20"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79A8F" w14:textId="60000E2A" w:rsidR="00F82AF9" w:rsidRPr="000B2D08" w:rsidRDefault="006D2E2E" w:rsidP="006D2E2E">
    <w:pPr>
      <w:pStyle w:val="Voettekst"/>
      <w:tabs>
        <w:tab w:val="center" w:pos="3969"/>
      </w:tabs>
      <w:jc w:val="left"/>
    </w:pPr>
    <w:r>
      <w:rPr>
        <w:noProof/>
      </w:rPr>
      <w:drawing>
        <wp:anchor distT="0" distB="0" distL="114300" distR="114300" simplePos="0" relativeHeight="251658246" behindDoc="0" locked="0" layoutInCell="1" allowOverlap="0" wp14:anchorId="4FE7B5AC" wp14:editId="24870222">
          <wp:simplePos x="0" y="0"/>
          <wp:positionH relativeFrom="page">
            <wp:posOffset>366220</wp:posOffset>
          </wp:positionH>
          <wp:positionV relativeFrom="page">
            <wp:posOffset>10024001</wp:posOffset>
          </wp:positionV>
          <wp:extent cx="1180800" cy="396000"/>
          <wp:effectExtent l="0" t="0" r="635" b="4445"/>
          <wp:wrapNone/>
          <wp:docPr id="472461256" name="Afbeelding 2" descr="Afbeelding met tekst, grafische vormgeving, Graphics,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09121" name="Afbeelding 2" descr="Afbeelding met tekst, grafische vormgeving, Graphics, schermopname&#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rot="10800000" flipV="1">
                    <a:off x="0" y="0"/>
                    <a:ext cx="1180800" cy="396000"/>
                  </a:xfrm>
                  <a:prstGeom prst="rect">
                    <a:avLst/>
                  </a:prstGeom>
                </pic:spPr>
              </pic:pic>
            </a:graphicData>
          </a:graphic>
          <wp14:sizeRelH relativeFrom="margin">
            <wp14:pctWidth>0</wp14:pctWidth>
          </wp14:sizeRelH>
          <wp14:sizeRelV relativeFrom="margin">
            <wp14:pctHeight>0</wp14:pctHeight>
          </wp14:sizeRelV>
        </wp:anchor>
      </w:drawing>
    </w:r>
    <w:r w:rsidR="00F82AF9" w:rsidRPr="000B2D08">
      <w:rPr>
        <w:noProof/>
      </w:rPr>
      <w:drawing>
        <wp:anchor distT="0" distB="0" distL="114300" distR="114300" simplePos="0" relativeHeight="251658241" behindDoc="0" locked="1" layoutInCell="1" allowOverlap="1" wp14:anchorId="5E1A3246" wp14:editId="3636FBD0">
          <wp:simplePos x="0" y="0"/>
          <wp:positionH relativeFrom="page">
            <wp:posOffset>1680845</wp:posOffset>
          </wp:positionH>
          <wp:positionV relativeFrom="page">
            <wp:posOffset>10032365</wp:posOffset>
          </wp:positionV>
          <wp:extent cx="424180" cy="374015"/>
          <wp:effectExtent l="0" t="0" r="0" b="6985"/>
          <wp:wrapNone/>
          <wp:docPr id="1983101261" name="Logo"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01261" name="Logo" descr="A colorful logo with black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424180" cy="374015"/>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7654"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28" w:type="dxa"/>
        <w:right w:w="0" w:type="dxa"/>
      </w:tblCellMar>
      <w:tblLook w:val="04A0" w:firstRow="1" w:lastRow="0" w:firstColumn="1" w:lastColumn="0" w:noHBand="0" w:noVBand="1"/>
    </w:tblPr>
    <w:tblGrid>
      <w:gridCol w:w="3544"/>
      <w:gridCol w:w="379"/>
      <w:gridCol w:w="3731"/>
    </w:tblGrid>
    <w:tr w:rsidR="00CC6B60" w:rsidRPr="000B2D08" w14:paraId="6339639F" w14:textId="77777777" w:rsidTr="006D2E2E">
      <w:tc>
        <w:tcPr>
          <w:tcW w:w="3544" w:type="dxa"/>
        </w:tcPr>
        <w:p w14:paraId="6981367D" w14:textId="0AEC7F58" w:rsidR="00CC6B60" w:rsidRPr="000B2D08" w:rsidRDefault="00CC6B60" w:rsidP="00CC6B60">
          <w:pPr>
            <w:rPr>
              <w:sz w:val="12"/>
              <w:szCs w:val="12"/>
            </w:rPr>
          </w:pPr>
          <w:r w:rsidRPr="000B2D08">
            <w:rPr>
              <w:sz w:val="12"/>
              <w:szCs w:val="12"/>
            </w:rPr>
            <w:t>Kenmerk</w:t>
          </w:r>
          <w:r w:rsidR="00E615AE" w:rsidRPr="000B2D08">
            <w:rPr>
              <w:sz w:val="12"/>
              <w:szCs w:val="12"/>
            </w:rPr>
            <w:t xml:space="preserve"> </w:t>
          </w:r>
          <w:sdt>
            <w:sdtPr>
              <w:rPr>
                <w:sz w:val="12"/>
                <w:szCs w:val="12"/>
              </w:rPr>
              <w:alias w:val="Nummer"/>
              <w:tag w:val="Nummer"/>
              <w:id w:val="-1944454955"/>
              <w:placeholder>
                <w:docPart w:val="5180B537FAC647F19D6489DB7D88E326"/>
              </w:placeholder>
              <w:dataBinding w:prefixMappings="xmlns:ns0='http://www.keyscript.nl/groots-adviesgroep/rapport' xmlns:ns1='http://www.w3.org/2001/XMLSchema-instance' " w:xpath="/ns0:Rapport[1]/ns0:Kenmerk[1]" w:storeItemID="{2D3148C0-5545-4B0B-9885-3F8EC31431E7}"/>
              <w15:appearance w15:val="hidden"/>
              <w:text/>
            </w:sdtPr>
            <w:sdtEndPr/>
            <w:sdtContent>
              <w:r w:rsidR="00523CD1">
                <w:rPr>
                  <w:sz w:val="12"/>
                  <w:szCs w:val="12"/>
                </w:rPr>
                <w:t>1789</w:t>
              </w:r>
            </w:sdtContent>
          </w:sdt>
        </w:p>
      </w:tc>
      <w:tc>
        <w:tcPr>
          <w:tcW w:w="379" w:type="dxa"/>
        </w:tcPr>
        <w:p w14:paraId="1D1451BF" w14:textId="77777777" w:rsidR="00CC6B60" w:rsidRPr="000B2D08" w:rsidRDefault="00E615AE" w:rsidP="00E615AE">
          <w:pPr>
            <w:jc w:val="center"/>
            <w:rPr>
              <w:b/>
              <w:bCs/>
              <w:sz w:val="12"/>
              <w:szCs w:val="12"/>
            </w:rPr>
          </w:pPr>
          <w:r w:rsidRPr="000B2D08">
            <w:rPr>
              <w:b/>
              <w:bCs/>
              <w:sz w:val="12"/>
              <w:szCs w:val="12"/>
            </w:rPr>
            <w:fldChar w:fldCharType="begin"/>
          </w:r>
          <w:r w:rsidRPr="000B2D08">
            <w:rPr>
              <w:b/>
              <w:bCs/>
              <w:sz w:val="12"/>
              <w:szCs w:val="12"/>
            </w:rPr>
            <w:instrText xml:space="preserve"> PAGE \# "00" </w:instrText>
          </w:r>
          <w:r w:rsidRPr="000B2D08">
            <w:rPr>
              <w:b/>
              <w:bCs/>
              <w:sz w:val="12"/>
              <w:szCs w:val="12"/>
            </w:rPr>
            <w:fldChar w:fldCharType="separate"/>
          </w:r>
          <w:r w:rsidRPr="000B2D08">
            <w:rPr>
              <w:b/>
              <w:bCs/>
              <w:sz w:val="12"/>
              <w:szCs w:val="12"/>
            </w:rPr>
            <w:t>2</w:t>
          </w:r>
          <w:r w:rsidRPr="000B2D08">
            <w:rPr>
              <w:b/>
              <w:bCs/>
              <w:sz w:val="12"/>
              <w:szCs w:val="12"/>
            </w:rPr>
            <w:fldChar w:fldCharType="end"/>
          </w:r>
        </w:p>
      </w:tc>
      <w:tc>
        <w:tcPr>
          <w:tcW w:w="3731" w:type="dxa"/>
        </w:tcPr>
        <w:p w14:paraId="2F90DB4A" w14:textId="77777777" w:rsidR="00CC6B60" w:rsidRPr="000B2D08" w:rsidRDefault="006B50A2" w:rsidP="00E615AE">
          <w:pPr>
            <w:jc w:val="right"/>
            <w:rPr>
              <w:sz w:val="12"/>
              <w:szCs w:val="12"/>
            </w:rPr>
          </w:pPr>
          <w:sdt>
            <w:sdtPr>
              <w:rPr>
                <w:sz w:val="12"/>
                <w:szCs w:val="12"/>
              </w:rPr>
              <w:alias w:val="Rapportage"/>
              <w:tag w:val="Rapportage"/>
              <w:id w:val="1728567840"/>
              <w:showingPlcHdr/>
              <w:dataBinding w:prefixMappings="xmlns:ns0='http://www.keyscript.nl/groots-adviesgroep/rapport' xmlns:ns1='http://www.w3.org/2001/XMLSchema-instance' " w:xpath="/ns0:Rapport[1]/ns0:Rapportage[1]" w:storeItemID="{2D3148C0-5545-4B0B-9885-3F8EC31431E7}"/>
              <w15:appearance w15:val="hidden"/>
              <w:text/>
            </w:sdtPr>
            <w:sdtEndPr/>
            <w:sdtContent>
              <w:r w:rsidR="00E615AE" w:rsidRPr="000B2D08">
                <w:rPr>
                  <w:rStyle w:val="Tekstvantijdelijkeaanduiding"/>
                  <w:sz w:val="12"/>
                  <w:szCs w:val="12"/>
                </w:rPr>
                <w:t>rapportage</w:t>
              </w:r>
            </w:sdtContent>
          </w:sdt>
        </w:p>
      </w:tc>
    </w:tr>
    <w:tr w:rsidR="00CC6B60" w:rsidRPr="000B2D08" w14:paraId="3AAD885C" w14:textId="77777777" w:rsidTr="006D2E2E">
      <w:tc>
        <w:tcPr>
          <w:tcW w:w="3544" w:type="dxa"/>
        </w:tcPr>
        <w:p w14:paraId="2BAFBE61" w14:textId="77777777" w:rsidR="00CC6B60" w:rsidRPr="000B2D08" w:rsidRDefault="006B50A2" w:rsidP="00CC6B60">
          <w:pPr>
            <w:rPr>
              <w:sz w:val="12"/>
              <w:szCs w:val="12"/>
            </w:rPr>
          </w:pPr>
          <w:sdt>
            <w:sdtPr>
              <w:rPr>
                <w:sz w:val="12"/>
                <w:szCs w:val="12"/>
              </w:rPr>
              <w:alias w:val="Datum"/>
              <w:tag w:val="Datum"/>
              <w:id w:val="-2109189589"/>
              <w:dataBinding w:prefixMappings="xmlns:ns0='http://www.keyscript.nl/groots-adviesgroep/rapport' xmlns:ns1='http://www.w3.org/2001/XMLSchema-instance' " w:xpath="/ns0:Rapport[1]/ns0:Datum[1]" w:storeItemID="{2D3148C0-5545-4B0B-9885-3F8EC31431E7}"/>
              <w15:appearance w15:val="hidden"/>
              <w:text/>
            </w:sdtPr>
            <w:sdtEndPr/>
            <w:sdtContent>
              <w:r w:rsidR="00CD314C">
                <w:rPr>
                  <w:sz w:val="12"/>
                  <w:szCs w:val="12"/>
                </w:rPr>
                <w:t>9 oktober 2025</w:t>
              </w:r>
            </w:sdtContent>
          </w:sdt>
          <w:r w:rsidR="00E615AE" w:rsidRPr="000B2D08">
            <w:rPr>
              <w:sz w:val="12"/>
              <w:szCs w:val="12"/>
            </w:rPr>
            <w:t xml:space="preserve">, </w:t>
          </w:r>
          <w:sdt>
            <w:sdtPr>
              <w:rPr>
                <w:sz w:val="12"/>
                <w:szCs w:val="12"/>
              </w:rPr>
              <w:alias w:val="Status"/>
              <w:tag w:val="Status"/>
              <w:id w:val="458769220"/>
              <w:dataBinding w:prefixMappings="xmlns:ns0='http://www.keyscript.nl/groots-adviesgroep/rapport' xmlns:ns1='http://www.w3.org/2001/XMLSchema-instance' " w:xpath="/ns0:Rapport[1]/ns0:Status[1]" w:storeItemID="{2D3148C0-5545-4B0B-9885-3F8EC31431E7}"/>
              <w15:appearance w15:val="hidden"/>
              <w:text/>
            </w:sdtPr>
            <w:sdtEndPr/>
            <w:sdtContent>
              <w:r w:rsidR="00E615AE" w:rsidRPr="000B2D08">
                <w:rPr>
                  <w:sz w:val="12"/>
                  <w:szCs w:val="12"/>
                </w:rPr>
                <w:t>Concept</w:t>
              </w:r>
            </w:sdtContent>
          </w:sdt>
        </w:p>
      </w:tc>
      <w:tc>
        <w:tcPr>
          <w:tcW w:w="379" w:type="dxa"/>
        </w:tcPr>
        <w:p w14:paraId="10274D22" w14:textId="77777777" w:rsidR="00CC6B60" w:rsidRPr="000B2D08" w:rsidRDefault="00CC6B60" w:rsidP="00E615AE">
          <w:pPr>
            <w:jc w:val="center"/>
            <w:rPr>
              <w:sz w:val="12"/>
              <w:szCs w:val="12"/>
            </w:rPr>
          </w:pPr>
        </w:p>
      </w:tc>
      <w:tc>
        <w:tcPr>
          <w:tcW w:w="3731" w:type="dxa"/>
        </w:tcPr>
        <w:p w14:paraId="4EC6C62D" w14:textId="77777777" w:rsidR="00CC6B60" w:rsidRPr="000B2D08" w:rsidRDefault="006B50A2" w:rsidP="00E615AE">
          <w:pPr>
            <w:jc w:val="right"/>
            <w:rPr>
              <w:b/>
              <w:bCs/>
              <w:sz w:val="12"/>
              <w:szCs w:val="12"/>
            </w:rPr>
          </w:pPr>
          <w:sdt>
            <w:sdtPr>
              <w:rPr>
                <w:b/>
                <w:bCs/>
                <w:sz w:val="12"/>
                <w:szCs w:val="12"/>
              </w:rPr>
              <w:alias w:val="Titel"/>
              <w:tag w:val="Titel"/>
              <w:id w:val="-467281378"/>
              <w:dataBinding w:prefixMappings="xmlns:ns0='http://www.keyscript.nl/groots-adviesgroep/rapport' xmlns:ns1='http://www.w3.org/2001/XMLSchema-instance' " w:xpath="/ns0:Rapport[1]/ns0:Titel[1]" w:storeItemID="{2D3148C0-5545-4B0B-9885-3F8EC31431E7}"/>
              <w15:appearance w15:val="hidden"/>
              <w:text/>
            </w:sdtPr>
            <w:sdtEndPr/>
            <w:sdtContent>
              <w:r w:rsidR="002D6BCB">
                <w:rPr>
                  <w:b/>
                  <w:bCs/>
                  <w:sz w:val="12"/>
                  <w:szCs w:val="12"/>
                </w:rPr>
                <w:t>V&amp;G Plan</w:t>
              </w:r>
            </w:sdtContent>
          </w:sdt>
        </w:p>
      </w:tc>
    </w:tr>
  </w:tbl>
  <w:p w14:paraId="2E550D5C" w14:textId="74428A55" w:rsidR="00F82AF9" w:rsidRPr="000B2D08" w:rsidRDefault="00F82AF9" w:rsidP="00E615AE">
    <w:pPr>
      <w:pStyle w:val="Voettekst"/>
      <w:tabs>
        <w:tab w:val="center" w:pos="3969"/>
      </w:tabs>
      <w:spacing w:line="2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0CEC6" w14:textId="77777777" w:rsidR="00CD314C" w:rsidRPr="000B2D08" w:rsidRDefault="00CD314C" w:rsidP="00B97A0C">
      <w:r w:rsidRPr="000B2D08">
        <w:separator/>
      </w:r>
    </w:p>
  </w:footnote>
  <w:footnote w:type="continuationSeparator" w:id="0">
    <w:p w14:paraId="258758BC" w14:textId="77777777" w:rsidR="00CD314C" w:rsidRPr="000B2D08" w:rsidRDefault="00CD314C" w:rsidP="00B97A0C">
      <w:r w:rsidRPr="000B2D08">
        <w:continuationSeparator/>
      </w:r>
    </w:p>
  </w:footnote>
  <w:footnote w:type="continuationNotice" w:id="1">
    <w:p w14:paraId="175C2174" w14:textId="77777777" w:rsidR="00CD314C" w:rsidRDefault="00CD314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F7527" w14:textId="4C3F5B8C" w:rsidR="002A693C" w:rsidRPr="000B2D08" w:rsidRDefault="00AD47FC">
    <w:pPr>
      <w:pStyle w:val="Koptekst"/>
    </w:pPr>
    <w:r w:rsidRPr="000B2D08">
      <w:rPr>
        <w:noProof/>
      </w:rPr>
      <mc:AlternateContent>
        <mc:Choice Requires="wps">
          <w:drawing>
            <wp:anchor distT="0" distB="0" distL="114300" distR="114300" simplePos="0" relativeHeight="251658244" behindDoc="0" locked="1" layoutInCell="1" allowOverlap="1" wp14:anchorId="4C15E77D" wp14:editId="076F1DD4">
              <wp:simplePos x="0" y="0"/>
              <wp:positionH relativeFrom="page">
                <wp:posOffset>-1047750</wp:posOffset>
              </wp:positionH>
              <wp:positionV relativeFrom="page">
                <wp:posOffset>1465580</wp:posOffset>
              </wp:positionV>
              <wp:extent cx="1353600" cy="1033200"/>
              <wp:effectExtent l="0" t="0" r="0" b="0"/>
              <wp:wrapNone/>
              <wp:docPr id="222578834" name="Hexagon"/>
              <wp:cNvGraphicFramePr/>
              <a:graphic xmlns:a="http://schemas.openxmlformats.org/drawingml/2006/main">
                <a:graphicData uri="http://schemas.microsoft.com/office/word/2010/wordprocessingShape">
                  <wps:wsp>
                    <wps:cNvSpPr/>
                    <wps:spPr>
                      <a:xfrm>
                        <a:off x="0" y="0"/>
                        <a:ext cx="1353600" cy="1033200"/>
                      </a:xfrm>
                      <a:prstGeom prst="hexagon">
                        <a:avLst>
                          <a:gd name="adj" fmla="val 28983"/>
                          <a:gd name="vf" fmla="val 115470"/>
                        </a:avLst>
                      </a:prstGeom>
                      <a:solidFill>
                        <a:schemeClr val="tx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2678D6"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o:spid="_x0000_s1026" type="#_x0000_t9" style="position:absolute;margin-left:-82.5pt;margin-top:115.4pt;width:106.6pt;height:81.3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" adj="4778" fillcolor="#1c2445 [3215]" stroked="f" strokeweight="1pt">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F21FB" w14:textId="77777777" w:rsidR="00EE6F47" w:rsidRPr="000B2D08" w:rsidRDefault="00331B71" w:rsidP="00331B71">
    <w:pPr>
      <w:pStyle w:val="Afstandeerstepagina"/>
      <w:tabs>
        <w:tab w:val="clear" w:pos="4513"/>
        <w:tab w:val="clear" w:pos="9026"/>
        <w:tab w:val="left" w:pos="468"/>
      </w:tabs>
      <w:spacing w:after="2040" w:line="260" w:lineRule="auto"/>
    </w:pPr>
    <w:r w:rsidRPr="000B2D08">
      <w:rPr>
        <w:noProof/>
      </w:rPr>
      <mc:AlternateContent>
        <mc:Choice Requires="wps">
          <w:drawing>
            <wp:anchor distT="0" distB="0" distL="114300" distR="114300" simplePos="0" relativeHeight="251658242" behindDoc="0" locked="1" layoutInCell="1" allowOverlap="1" wp14:anchorId="1823B0F2" wp14:editId="2C47EB4A">
              <wp:simplePos x="0" y="0"/>
              <wp:positionH relativeFrom="page">
                <wp:posOffset>-1047750</wp:posOffset>
              </wp:positionH>
              <wp:positionV relativeFrom="page">
                <wp:posOffset>1465580</wp:posOffset>
              </wp:positionV>
              <wp:extent cx="1353600" cy="1033200"/>
              <wp:effectExtent l="0" t="0" r="0" b="0"/>
              <wp:wrapNone/>
              <wp:docPr id="84550265" name="Hexagon"/>
              <wp:cNvGraphicFramePr/>
              <a:graphic xmlns:a="http://schemas.openxmlformats.org/drawingml/2006/main">
                <a:graphicData uri="http://schemas.microsoft.com/office/word/2010/wordprocessingShape">
                  <wps:wsp>
                    <wps:cNvSpPr/>
                    <wps:spPr>
                      <a:xfrm>
                        <a:off x="0" y="0"/>
                        <a:ext cx="1353600" cy="1033200"/>
                      </a:xfrm>
                      <a:prstGeom prst="hexagon">
                        <a:avLst>
                          <a:gd name="adj" fmla="val 28983"/>
                          <a:gd name="vf" fmla="val 115470"/>
                        </a:avLst>
                      </a:prstGeom>
                      <a:solidFill>
                        <a:schemeClr val="tx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EEEF8"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o:spid="_x0000_s1026" type="#_x0000_t9" style="position:absolute;margin-left:-82.5pt;margin-top:115.4pt;width:106.6pt;height:81.3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" adj="4778" fillcolor="#1c2445 [3215]" stroked="f" strokeweight="1pt">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B706B" w14:textId="77777777" w:rsidR="0007131C" w:rsidRPr="000B2D08" w:rsidRDefault="00C35227" w:rsidP="003647DD">
    <w:pPr>
      <w:pStyle w:val="Afstandeerstepagina"/>
      <w:spacing w:after="2160" w:line="260" w:lineRule="auto"/>
    </w:pPr>
    <w:r w:rsidRPr="000B2D08">
      <w:rPr>
        <w:noProof/>
      </w:rPr>
      <w:drawing>
        <wp:anchor distT="0" distB="0" distL="114300" distR="114300" simplePos="0" relativeHeight="251658240" behindDoc="1" locked="0" layoutInCell="1" allowOverlap="1" wp14:anchorId="73472B18" wp14:editId="0C4D3288">
          <wp:simplePos x="0" y="0"/>
          <wp:positionH relativeFrom="page">
            <wp:posOffset>0</wp:posOffset>
          </wp:positionH>
          <wp:positionV relativeFrom="page">
            <wp:posOffset>0</wp:posOffset>
          </wp:positionV>
          <wp:extent cx="7560310" cy="10685780"/>
          <wp:effectExtent l="0" t="0" r="2540" b="1270"/>
          <wp:wrapNone/>
          <wp:docPr id="1106725296" name="_Screenshot"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55730" name="_Screenshot" hidden="1"/>
                  <pic:cNvPicPr/>
                </pic:nvPicPr>
                <pic:blipFill>
                  <a:blip r:embed="rId1">
                    <a:extLst>
                      <a:ext uri="{28A0092B-C50C-407E-A947-70E740481C1C}">
                        <a14:useLocalDpi xmlns:a14="http://schemas.microsoft.com/office/drawing/2010/main" val="0"/>
                      </a:ext>
                    </a:extLst>
                  </a:blip>
                  <a:stretch>
                    <a:fillRect/>
                  </a:stretch>
                </pic:blipFill>
                <pic:spPr>
                  <a:xfrm>
                    <a:off x="0" y="0"/>
                    <a:ext cx="7560310" cy="106857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F6191"/>
    <w:multiLevelType w:val="hybridMultilevel"/>
    <w:tmpl w:val="6C4628AC"/>
    <w:lvl w:ilvl="0" w:tplc="FFFFFFFF">
      <w:start w:val="1"/>
      <w:numFmt w:val="bullet"/>
      <w:lvlText w:val="-"/>
      <w:lvlJc w:val="left"/>
      <w:pPr>
        <w:ind w:left="360" w:hanging="360"/>
      </w:pPr>
      <w:rPr>
        <w:rFonts w:ascii="Arial" w:hAnsi="Arial" w:hint="default"/>
        <w:color w:val="auto"/>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E31114"/>
    <w:multiLevelType w:val="hybridMultilevel"/>
    <w:tmpl w:val="B78E4EB2"/>
    <w:lvl w:ilvl="0" w:tplc="FFFFFFFF">
      <w:start w:val="1"/>
      <w:numFmt w:val="bullet"/>
      <w:lvlText w:val="-"/>
      <w:lvlJc w:val="left"/>
      <w:pPr>
        <w:ind w:left="360" w:hanging="360"/>
      </w:pPr>
      <w:rPr>
        <w:rFonts w:ascii="Arial" w:hAnsi="Aria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24963CA9"/>
    <w:multiLevelType w:val="hybridMultilevel"/>
    <w:tmpl w:val="CF0E03B8"/>
    <w:lvl w:ilvl="0" w:tplc="FFFFFFFF">
      <w:start w:val="1"/>
      <w:numFmt w:val="bullet"/>
      <w:lvlText w:val="-"/>
      <w:lvlJc w:val="left"/>
      <w:pPr>
        <w:ind w:left="360" w:hanging="360"/>
      </w:pPr>
      <w:rPr>
        <w:rFonts w:ascii="Arial" w:hAnsi="Aria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329B3213"/>
    <w:multiLevelType w:val="multilevel"/>
    <w:tmpl w:val="FE86ECF2"/>
    <w:lvl w:ilvl="0">
      <w:start w:val="1"/>
      <w:numFmt w:val="bullet"/>
      <w:pStyle w:val="Opsomming2"/>
      <w:lvlText w:val=""/>
      <w:lvlJc w:val="left"/>
      <w:pPr>
        <w:ind w:left="284" w:hanging="284"/>
      </w:pPr>
      <w:rPr>
        <w:rFonts w:ascii="Symbol" w:hAnsi="Symbol" w:hint="default"/>
        <w:color w:val="00AFD3" w:themeColor="accent1"/>
      </w:rPr>
    </w:lvl>
    <w:lvl w:ilvl="1">
      <w:start w:val="1"/>
      <w:numFmt w:val="bullet"/>
      <w:pStyle w:val="Opsomming3"/>
      <w:lvlText w:val="-"/>
      <w:lvlJc w:val="left"/>
      <w:pPr>
        <w:ind w:left="568" w:hanging="284"/>
      </w:pPr>
      <w:rPr>
        <w:rFonts w:ascii="Century Gothic" w:hAnsi="Century Gothic" w:hint="default"/>
        <w:color w:val="00AFD3" w:themeColor="accent1"/>
      </w:rPr>
    </w:lvl>
    <w:lvl w:ilvl="2">
      <w:start w:val="1"/>
      <w:numFmt w:val="bullet"/>
      <w:pStyle w:val="Opsomming4"/>
      <w:lvlText w:val="0"/>
      <w:lvlJc w:val="left"/>
      <w:pPr>
        <w:ind w:left="852" w:hanging="284"/>
      </w:pPr>
      <w:rPr>
        <w:rFonts w:ascii="Century Gothic" w:hAnsi="Century Gothic" w:hint="default"/>
        <w:color w:val="00AFD3" w:themeColor="accent1"/>
        <w:sz w:val="11"/>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 w15:restartNumberingAfterBreak="0">
    <w:nsid w:val="330B62A0"/>
    <w:multiLevelType w:val="multilevel"/>
    <w:tmpl w:val="872285BC"/>
    <w:lvl w:ilvl="0">
      <w:start w:val="1"/>
      <w:numFmt w:val="bullet"/>
      <w:pStyle w:val="Opsomming"/>
      <w:lvlText w:val=""/>
      <w:lvlJc w:val="left"/>
      <w:pPr>
        <w:ind w:left="284" w:hanging="284"/>
      </w:pPr>
      <w:rPr>
        <w:rFonts w:ascii="Symbol" w:hAnsi="Symbol" w:hint="default"/>
        <w:color w:val="00AFD3" w:themeColor="accent1"/>
      </w:rPr>
    </w:lvl>
    <w:lvl w:ilvl="1">
      <w:start w:val="1"/>
      <w:numFmt w:val="bullet"/>
      <w:pStyle w:val="Subopsomming"/>
      <w:lvlText w:val="-"/>
      <w:lvlJc w:val="left"/>
      <w:pPr>
        <w:ind w:left="568" w:hanging="284"/>
      </w:pPr>
      <w:rPr>
        <w:rFonts w:ascii="Century Gothic" w:hAnsi="Century Gothic" w:hint="default"/>
        <w:color w:val="00AFD3" w:themeColor="accent1"/>
      </w:rPr>
    </w:lvl>
    <w:lvl w:ilvl="2">
      <w:start w:val="1"/>
      <w:numFmt w:val="bullet"/>
      <w:pStyle w:val="Subsubopsomming"/>
      <w:lvlText w:val=""/>
      <w:lvlJc w:val="left"/>
      <w:pPr>
        <w:ind w:left="852" w:hanging="284"/>
      </w:pPr>
      <w:rPr>
        <w:rFonts w:ascii="Symbol" w:hAnsi="Symbol" w:hint="default"/>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hint="default"/>
      </w:rPr>
    </w:lvl>
    <w:lvl w:ilvl="6">
      <w:start w:val="1"/>
      <w:numFmt w:val="bullet"/>
      <w:lvlText w:val=""/>
      <w:lvlJc w:val="left"/>
      <w:pPr>
        <w:ind w:left="1988" w:hanging="284"/>
      </w:pPr>
      <w:rPr>
        <w:rFonts w:ascii="Symbol" w:hAnsi="Symbol" w:hint="default"/>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rPr>
    </w:lvl>
  </w:abstractNum>
  <w:abstractNum w:abstractNumId="5" w15:restartNumberingAfterBreak="0">
    <w:nsid w:val="361463B0"/>
    <w:multiLevelType w:val="multilevel"/>
    <w:tmpl w:val="C8309550"/>
    <w:lvl w:ilvl="0">
      <w:start w:val="1"/>
      <w:numFmt w:val="decimal"/>
      <w:pStyle w:val="Nummering"/>
      <w:lvlText w:val="%1."/>
      <w:lvlJc w:val="left"/>
      <w:pPr>
        <w:ind w:left="284" w:hanging="284"/>
      </w:pPr>
      <w:rPr>
        <w:rFonts w:hint="default"/>
      </w:rPr>
    </w:lvl>
    <w:lvl w:ilvl="1">
      <w:start w:val="1"/>
      <w:numFmt w:val="decimal"/>
      <w:pStyle w:val="Subnummering"/>
      <w:lvlText w:val="%2."/>
      <w:lvlJc w:val="left"/>
      <w:pPr>
        <w:ind w:left="568" w:hanging="284"/>
      </w:pPr>
      <w:rPr>
        <w:rFonts w:hint="default"/>
      </w:rPr>
    </w:lvl>
    <w:lvl w:ilvl="2">
      <w:start w:val="1"/>
      <w:numFmt w:val="decimal"/>
      <w:pStyle w:val="Subsubnummering"/>
      <w:lvlText w:val="%3."/>
      <w:lvlJc w:val="left"/>
      <w:pPr>
        <w:ind w:left="852" w:hanging="284"/>
      </w:pPr>
      <w:rPr>
        <w:rFonts w:hint="default"/>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hint="default"/>
      </w:rPr>
    </w:lvl>
    <w:lvl w:ilvl="6">
      <w:start w:val="1"/>
      <w:numFmt w:val="bullet"/>
      <w:lvlText w:val=""/>
      <w:lvlJc w:val="left"/>
      <w:pPr>
        <w:ind w:left="1988" w:hanging="284"/>
      </w:pPr>
      <w:rPr>
        <w:rFonts w:ascii="Symbol" w:hAnsi="Symbol" w:hint="default"/>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rPr>
    </w:lvl>
  </w:abstractNum>
  <w:abstractNum w:abstractNumId="6" w15:restartNumberingAfterBreak="0">
    <w:nsid w:val="36354E1C"/>
    <w:multiLevelType w:val="hybridMultilevel"/>
    <w:tmpl w:val="D39E1110"/>
    <w:lvl w:ilvl="0" w:tplc="B8728C24">
      <w:numFmt w:val="bullet"/>
      <w:lvlText w:val="-"/>
      <w:lvlJc w:val="left"/>
      <w:pPr>
        <w:ind w:left="360" w:hanging="360"/>
      </w:pPr>
      <w:rPr>
        <w:rFonts w:ascii="Arial" w:eastAsia="ArialMT"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442163DF"/>
    <w:multiLevelType w:val="hybridMultilevel"/>
    <w:tmpl w:val="6B96E102"/>
    <w:lvl w:ilvl="0" w:tplc="83FCF8C6">
      <w:numFmt w:val="bullet"/>
      <w:lvlText w:val="-"/>
      <w:lvlJc w:val="left"/>
      <w:pPr>
        <w:ind w:left="360" w:hanging="360"/>
      </w:pPr>
      <w:rPr>
        <w:rFonts w:ascii="Arial" w:eastAsia="Times New Roman" w:hAnsi="Arial" w:cs="Arial" w:hint="default"/>
        <w:color w:val="auto"/>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44363CBB"/>
    <w:multiLevelType w:val="hybridMultilevel"/>
    <w:tmpl w:val="905CB11A"/>
    <w:lvl w:ilvl="0" w:tplc="E4B0C164">
      <w:start w:val="1"/>
      <w:numFmt w:val="bullet"/>
      <w:lvlText w:val="-"/>
      <w:lvlJc w:val="left"/>
      <w:pPr>
        <w:ind w:left="720" w:hanging="360"/>
      </w:pPr>
      <w:rPr>
        <w:rFonts w:ascii="Arial" w:hAnsi="Arial" w:hint="default"/>
      </w:rPr>
    </w:lvl>
    <w:lvl w:ilvl="1" w:tplc="AC0A78C8">
      <w:start w:val="1"/>
      <w:numFmt w:val="bullet"/>
      <w:lvlText w:val="o"/>
      <w:lvlJc w:val="left"/>
      <w:pPr>
        <w:ind w:left="1440" w:hanging="360"/>
      </w:pPr>
      <w:rPr>
        <w:rFonts w:ascii="Courier New" w:hAnsi="Courier New" w:hint="default"/>
      </w:rPr>
    </w:lvl>
    <w:lvl w:ilvl="2" w:tplc="2BB8B5D4">
      <w:start w:val="1"/>
      <w:numFmt w:val="bullet"/>
      <w:lvlText w:val=""/>
      <w:lvlJc w:val="left"/>
      <w:pPr>
        <w:ind w:left="2160" w:hanging="360"/>
      </w:pPr>
      <w:rPr>
        <w:rFonts w:ascii="Wingdings" w:hAnsi="Wingdings" w:hint="default"/>
      </w:rPr>
    </w:lvl>
    <w:lvl w:ilvl="3" w:tplc="FB464B9C">
      <w:start w:val="1"/>
      <w:numFmt w:val="bullet"/>
      <w:lvlText w:val=""/>
      <w:lvlJc w:val="left"/>
      <w:pPr>
        <w:ind w:left="2880" w:hanging="360"/>
      </w:pPr>
      <w:rPr>
        <w:rFonts w:ascii="Symbol" w:hAnsi="Symbol" w:hint="default"/>
      </w:rPr>
    </w:lvl>
    <w:lvl w:ilvl="4" w:tplc="268C27E8">
      <w:start w:val="1"/>
      <w:numFmt w:val="bullet"/>
      <w:lvlText w:val="o"/>
      <w:lvlJc w:val="left"/>
      <w:pPr>
        <w:ind w:left="3600" w:hanging="360"/>
      </w:pPr>
      <w:rPr>
        <w:rFonts w:ascii="Courier New" w:hAnsi="Courier New" w:hint="default"/>
      </w:rPr>
    </w:lvl>
    <w:lvl w:ilvl="5" w:tplc="7BC6D276">
      <w:start w:val="1"/>
      <w:numFmt w:val="bullet"/>
      <w:lvlText w:val=""/>
      <w:lvlJc w:val="left"/>
      <w:pPr>
        <w:ind w:left="4320" w:hanging="360"/>
      </w:pPr>
      <w:rPr>
        <w:rFonts w:ascii="Wingdings" w:hAnsi="Wingdings" w:hint="default"/>
      </w:rPr>
    </w:lvl>
    <w:lvl w:ilvl="6" w:tplc="955C6B38">
      <w:start w:val="1"/>
      <w:numFmt w:val="bullet"/>
      <w:lvlText w:val=""/>
      <w:lvlJc w:val="left"/>
      <w:pPr>
        <w:ind w:left="5040" w:hanging="360"/>
      </w:pPr>
      <w:rPr>
        <w:rFonts w:ascii="Symbol" w:hAnsi="Symbol" w:hint="default"/>
      </w:rPr>
    </w:lvl>
    <w:lvl w:ilvl="7" w:tplc="C910FD64">
      <w:start w:val="1"/>
      <w:numFmt w:val="bullet"/>
      <w:lvlText w:val="o"/>
      <w:lvlJc w:val="left"/>
      <w:pPr>
        <w:ind w:left="5760" w:hanging="360"/>
      </w:pPr>
      <w:rPr>
        <w:rFonts w:ascii="Courier New" w:hAnsi="Courier New" w:hint="default"/>
      </w:rPr>
    </w:lvl>
    <w:lvl w:ilvl="8" w:tplc="9B18919C">
      <w:start w:val="1"/>
      <w:numFmt w:val="bullet"/>
      <w:lvlText w:val=""/>
      <w:lvlJc w:val="left"/>
      <w:pPr>
        <w:ind w:left="6480" w:hanging="360"/>
      </w:pPr>
      <w:rPr>
        <w:rFonts w:ascii="Wingdings" w:hAnsi="Wingdings" w:hint="default"/>
      </w:rPr>
    </w:lvl>
  </w:abstractNum>
  <w:abstractNum w:abstractNumId="9" w15:restartNumberingAfterBreak="0">
    <w:nsid w:val="46503421"/>
    <w:multiLevelType w:val="hybridMultilevel"/>
    <w:tmpl w:val="2D5440BE"/>
    <w:lvl w:ilvl="0" w:tplc="FFFFFFFF">
      <w:start w:val="1"/>
      <w:numFmt w:val="bullet"/>
      <w:lvlText w:val="-"/>
      <w:lvlJc w:val="left"/>
      <w:pPr>
        <w:ind w:left="720" w:hanging="360"/>
      </w:pPr>
      <w:rPr>
        <w:rFonts w:ascii="Arial" w:hAnsi="Arial" w:hint="default"/>
        <w:color w:val="auto"/>
      </w:rPr>
    </w:lvl>
    <w:lvl w:ilvl="1" w:tplc="36407D28">
      <w:start w:val="3"/>
      <w:numFmt w:val="bullet"/>
      <w:lvlText w:val="•"/>
      <w:lvlJc w:val="left"/>
      <w:pPr>
        <w:ind w:left="1440" w:hanging="360"/>
      </w:pPr>
      <w:rPr>
        <w:rFonts w:ascii="Century Gothic" w:eastAsiaTheme="minorHAnsi" w:hAnsi="Century Gothic" w:cstheme="minorBid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47664945"/>
    <w:multiLevelType w:val="hybridMultilevel"/>
    <w:tmpl w:val="4C946198"/>
    <w:lvl w:ilvl="0" w:tplc="FFFFFFFF">
      <w:start w:val="1"/>
      <w:numFmt w:val="bullet"/>
      <w:lvlText w:val="-"/>
      <w:lvlJc w:val="left"/>
      <w:pPr>
        <w:ind w:left="360" w:hanging="360"/>
      </w:pPr>
      <w:rPr>
        <w:rFonts w:ascii="Arial" w:hAnsi="Aria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495C2148"/>
    <w:multiLevelType w:val="multilevel"/>
    <w:tmpl w:val="2990FA30"/>
    <w:lvl w:ilvl="0">
      <w:start w:val="1"/>
      <w:numFmt w:val="decimal"/>
      <w:pStyle w:val="Kop1"/>
      <w:lvlText w:val="%1."/>
      <w:lvlJc w:val="left"/>
      <w:pPr>
        <w:ind w:left="476" w:hanging="476"/>
      </w:pPr>
      <w:rPr>
        <w:rFonts w:hint="default"/>
      </w:rPr>
    </w:lvl>
    <w:lvl w:ilvl="1">
      <w:start w:val="1"/>
      <w:numFmt w:val="decimal"/>
      <w:pStyle w:val="Kop2"/>
      <w:lvlText w:val="%1.%2."/>
      <w:lvlJc w:val="left"/>
      <w:pPr>
        <w:tabs>
          <w:tab w:val="num" w:pos="476"/>
        </w:tabs>
        <w:ind w:left="476" w:hanging="476"/>
      </w:pPr>
      <w:rPr>
        <w:rFonts w:hint="default"/>
      </w:rPr>
    </w:lvl>
    <w:lvl w:ilvl="2">
      <w:start w:val="1"/>
      <w:numFmt w:val="decimal"/>
      <w:pStyle w:val="Kop3"/>
      <w:lvlText w:val="%1.%2.%3"/>
      <w:lvlJc w:val="left"/>
      <w:pPr>
        <w:ind w:left="476" w:hanging="476"/>
      </w:pPr>
      <w:rPr>
        <w:rFonts w:hint="default"/>
      </w:rPr>
    </w:lvl>
    <w:lvl w:ilvl="3">
      <w:start w:val="1"/>
      <w:numFmt w:val="upperRoman"/>
      <w:pStyle w:val="Bijlage"/>
      <w:lvlText w:val="%4."/>
      <w:lvlJc w:val="left"/>
      <w:pPr>
        <w:ind w:left="476" w:hanging="476"/>
      </w:pPr>
      <w:rPr>
        <w:rFonts w:hint="default"/>
      </w:rPr>
    </w:lvl>
    <w:lvl w:ilvl="4">
      <w:start w:val="1"/>
      <w:numFmt w:val="lowerLetter"/>
      <w:lvlText w:val="(%5)"/>
      <w:lvlJc w:val="left"/>
      <w:pPr>
        <w:ind w:left="1700" w:hanging="340"/>
      </w:pPr>
      <w:rPr>
        <w:rFonts w:hint="default"/>
      </w:rPr>
    </w:lvl>
    <w:lvl w:ilvl="5">
      <w:start w:val="1"/>
      <w:numFmt w:val="lowerRoman"/>
      <w:lvlText w:val="(%6)"/>
      <w:lvlJc w:val="left"/>
      <w:pPr>
        <w:ind w:left="2040" w:hanging="340"/>
      </w:pPr>
      <w:rPr>
        <w:rFonts w:hint="default"/>
      </w:rPr>
    </w:lvl>
    <w:lvl w:ilvl="6">
      <w:start w:val="1"/>
      <w:numFmt w:val="decimal"/>
      <w:lvlText w:val="%7."/>
      <w:lvlJc w:val="left"/>
      <w:pPr>
        <w:ind w:left="2380" w:hanging="340"/>
      </w:pPr>
      <w:rPr>
        <w:rFonts w:hint="default"/>
      </w:rPr>
    </w:lvl>
    <w:lvl w:ilvl="7">
      <w:start w:val="1"/>
      <w:numFmt w:val="lowerLetter"/>
      <w:lvlText w:val="%8."/>
      <w:lvlJc w:val="left"/>
      <w:pPr>
        <w:ind w:left="2720" w:hanging="340"/>
      </w:pPr>
      <w:rPr>
        <w:rFonts w:hint="default"/>
      </w:rPr>
    </w:lvl>
    <w:lvl w:ilvl="8">
      <w:start w:val="1"/>
      <w:numFmt w:val="lowerRoman"/>
      <w:lvlText w:val="%9."/>
      <w:lvlJc w:val="left"/>
      <w:pPr>
        <w:ind w:left="3060" w:hanging="340"/>
      </w:pPr>
      <w:rPr>
        <w:rFonts w:hint="default"/>
      </w:rPr>
    </w:lvl>
  </w:abstractNum>
  <w:abstractNum w:abstractNumId="12" w15:restartNumberingAfterBreak="0">
    <w:nsid w:val="51A8539B"/>
    <w:multiLevelType w:val="hybridMultilevel"/>
    <w:tmpl w:val="26DC08FE"/>
    <w:lvl w:ilvl="0" w:tplc="4508CEDA">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52A95ACE"/>
    <w:multiLevelType w:val="hybridMultilevel"/>
    <w:tmpl w:val="A0205216"/>
    <w:lvl w:ilvl="0" w:tplc="FFFFFFFF">
      <w:start w:val="1"/>
      <w:numFmt w:val="bullet"/>
      <w:lvlText w:val="-"/>
      <w:lvlJc w:val="left"/>
      <w:pPr>
        <w:ind w:left="360" w:hanging="360"/>
      </w:pPr>
      <w:rPr>
        <w:rFonts w:ascii="Arial" w:hAnsi="Aria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62731C2A"/>
    <w:multiLevelType w:val="hybridMultilevel"/>
    <w:tmpl w:val="5CB28918"/>
    <w:lvl w:ilvl="0" w:tplc="FA843B32">
      <w:start w:val="1"/>
      <w:numFmt w:val="decimal"/>
      <w:pStyle w:val="Tabeltussenkop"/>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692A4E53"/>
    <w:multiLevelType w:val="hybridMultilevel"/>
    <w:tmpl w:val="09204E1E"/>
    <w:lvl w:ilvl="0" w:tplc="FFFFFFFF">
      <w:start w:val="1"/>
      <w:numFmt w:val="bullet"/>
      <w:lvlText w:val="-"/>
      <w:lvlJc w:val="left"/>
      <w:pPr>
        <w:ind w:left="360" w:hanging="360"/>
      </w:pPr>
      <w:rPr>
        <w:rFonts w:ascii="Arial" w:hAnsi="Arial" w:hint="default"/>
        <w:color w:val="auto"/>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6EAD3D9E"/>
    <w:multiLevelType w:val="hybridMultilevel"/>
    <w:tmpl w:val="471E96D6"/>
    <w:lvl w:ilvl="0" w:tplc="7FBAA9BE">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75091E06"/>
    <w:multiLevelType w:val="hybridMultilevel"/>
    <w:tmpl w:val="9210F0F2"/>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16cid:durableId="1104687748">
    <w:abstractNumId w:val="4"/>
  </w:num>
  <w:num w:numId="2" w16cid:durableId="321009324">
    <w:abstractNumId w:val="5"/>
  </w:num>
  <w:num w:numId="3" w16cid:durableId="628559244">
    <w:abstractNumId w:val="14"/>
  </w:num>
  <w:num w:numId="4" w16cid:durableId="2083793420">
    <w:abstractNumId w:val="11"/>
  </w:num>
  <w:num w:numId="5" w16cid:durableId="1509753773">
    <w:abstractNumId w:val="3"/>
  </w:num>
  <w:num w:numId="6" w16cid:durableId="1594971607">
    <w:abstractNumId w:val="17"/>
  </w:num>
  <w:num w:numId="7" w16cid:durableId="46297945">
    <w:abstractNumId w:val="6"/>
  </w:num>
  <w:num w:numId="8" w16cid:durableId="1045642849">
    <w:abstractNumId w:val="12"/>
  </w:num>
  <w:num w:numId="9" w16cid:durableId="1706061728">
    <w:abstractNumId w:val="8"/>
  </w:num>
  <w:num w:numId="10" w16cid:durableId="1831751758">
    <w:abstractNumId w:val="7"/>
  </w:num>
  <w:num w:numId="11" w16cid:durableId="438137068">
    <w:abstractNumId w:val="16"/>
  </w:num>
  <w:num w:numId="12" w16cid:durableId="53046053">
    <w:abstractNumId w:val="9"/>
  </w:num>
  <w:num w:numId="13" w16cid:durableId="2048481666">
    <w:abstractNumId w:val="2"/>
  </w:num>
  <w:num w:numId="14" w16cid:durableId="1060981054">
    <w:abstractNumId w:val="0"/>
  </w:num>
  <w:num w:numId="15" w16cid:durableId="1676610356">
    <w:abstractNumId w:val="15"/>
  </w:num>
  <w:num w:numId="16" w16cid:durableId="1767530560">
    <w:abstractNumId w:val="13"/>
  </w:num>
  <w:num w:numId="17" w16cid:durableId="1136291755">
    <w:abstractNumId w:val="10"/>
  </w:num>
  <w:num w:numId="18" w16cid:durableId="1402944359">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fstandUnitHorizontaal" w:val="cm"/>
    <w:docVar w:name="Locatie" w:val="Koptekst"/>
  </w:docVars>
  <w:rsids>
    <w:rsidRoot w:val="00CD314C"/>
    <w:rsid w:val="0000504D"/>
    <w:rsid w:val="00036E26"/>
    <w:rsid w:val="00036F2E"/>
    <w:rsid w:val="000437D3"/>
    <w:rsid w:val="00053AF3"/>
    <w:rsid w:val="0007131C"/>
    <w:rsid w:val="000777F7"/>
    <w:rsid w:val="0008692E"/>
    <w:rsid w:val="00091821"/>
    <w:rsid w:val="00093910"/>
    <w:rsid w:val="00094763"/>
    <w:rsid w:val="000A0A6B"/>
    <w:rsid w:val="000B1F5B"/>
    <w:rsid w:val="000B2D08"/>
    <w:rsid w:val="000C698F"/>
    <w:rsid w:val="000C7344"/>
    <w:rsid w:val="000D29E3"/>
    <w:rsid w:val="000D7510"/>
    <w:rsid w:val="000E552C"/>
    <w:rsid w:val="000F175B"/>
    <w:rsid w:val="00100A38"/>
    <w:rsid w:val="00117719"/>
    <w:rsid w:val="00130F10"/>
    <w:rsid w:val="001418FD"/>
    <w:rsid w:val="00143885"/>
    <w:rsid w:val="0014716B"/>
    <w:rsid w:val="0016274D"/>
    <w:rsid w:val="00164E3D"/>
    <w:rsid w:val="0017393F"/>
    <w:rsid w:val="00177EB0"/>
    <w:rsid w:val="00180027"/>
    <w:rsid w:val="00194DE9"/>
    <w:rsid w:val="001A78CB"/>
    <w:rsid w:val="001B6BCF"/>
    <w:rsid w:val="001B6EC3"/>
    <w:rsid w:val="001C1E0D"/>
    <w:rsid w:val="001C4823"/>
    <w:rsid w:val="001D1CAF"/>
    <w:rsid w:val="001D4B7F"/>
    <w:rsid w:val="001F4002"/>
    <w:rsid w:val="002455DE"/>
    <w:rsid w:val="0024641F"/>
    <w:rsid w:val="00255982"/>
    <w:rsid w:val="00261AA3"/>
    <w:rsid w:val="0026597B"/>
    <w:rsid w:val="002943F5"/>
    <w:rsid w:val="00295327"/>
    <w:rsid w:val="00295F93"/>
    <w:rsid w:val="002971DD"/>
    <w:rsid w:val="002A693C"/>
    <w:rsid w:val="002B1261"/>
    <w:rsid w:val="002B4F27"/>
    <w:rsid w:val="002B6311"/>
    <w:rsid w:val="002B7653"/>
    <w:rsid w:val="002C5C2B"/>
    <w:rsid w:val="002D3438"/>
    <w:rsid w:val="002D41A3"/>
    <w:rsid w:val="002D5722"/>
    <w:rsid w:val="002D6BCB"/>
    <w:rsid w:val="002E05A4"/>
    <w:rsid w:val="002E6AB0"/>
    <w:rsid w:val="002F161B"/>
    <w:rsid w:val="002F5D44"/>
    <w:rsid w:val="00320DC4"/>
    <w:rsid w:val="003304F9"/>
    <w:rsid w:val="00331B71"/>
    <w:rsid w:val="0034187E"/>
    <w:rsid w:val="00352FDC"/>
    <w:rsid w:val="00353056"/>
    <w:rsid w:val="003642D4"/>
    <w:rsid w:val="003647DD"/>
    <w:rsid w:val="003839D2"/>
    <w:rsid w:val="00390AC8"/>
    <w:rsid w:val="0039171B"/>
    <w:rsid w:val="00393D5B"/>
    <w:rsid w:val="003953AC"/>
    <w:rsid w:val="003A626B"/>
    <w:rsid w:val="003B02E1"/>
    <w:rsid w:val="003B2B1E"/>
    <w:rsid w:val="003C042E"/>
    <w:rsid w:val="003C06D2"/>
    <w:rsid w:val="003C428C"/>
    <w:rsid w:val="003F54AE"/>
    <w:rsid w:val="003F6B11"/>
    <w:rsid w:val="004159FA"/>
    <w:rsid w:val="00420DCB"/>
    <w:rsid w:val="00424120"/>
    <w:rsid w:val="00427D9B"/>
    <w:rsid w:val="00430AAA"/>
    <w:rsid w:val="004318D6"/>
    <w:rsid w:val="004374BF"/>
    <w:rsid w:val="00440638"/>
    <w:rsid w:val="00441389"/>
    <w:rsid w:val="004434F7"/>
    <w:rsid w:val="00443734"/>
    <w:rsid w:val="00455ABA"/>
    <w:rsid w:val="00460FF3"/>
    <w:rsid w:val="0046749C"/>
    <w:rsid w:val="00476D25"/>
    <w:rsid w:val="00493EF4"/>
    <w:rsid w:val="004A1FFA"/>
    <w:rsid w:val="004A2853"/>
    <w:rsid w:val="004A326E"/>
    <w:rsid w:val="004B0E0A"/>
    <w:rsid w:val="004E3DA5"/>
    <w:rsid w:val="004F0486"/>
    <w:rsid w:val="004F35A9"/>
    <w:rsid w:val="004F3C57"/>
    <w:rsid w:val="0051178D"/>
    <w:rsid w:val="00515918"/>
    <w:rsid w:val="00516307"/>
    <w:rsid w:val="00516CE2"/>
    <w:rsid w:val="00523CD1"/>
    <w:rsid w:val="00525C40"/>
    <w:rsid w:val="00530AA0"/>
    <w:rsid w:val="0053219C"/>
    <w:rsid w:val="00532B75"/>
    <w:rsid w:val="00542A01"/>
    <w:rsid w:val="00567A11"/>
    <w:rsid w:val="005734CD"/>
    <w:rsid w:val="005A5B88"/>
    <w:rsid w:val="005B6606"/>
    <w:rsid w:val="005C3707"/>
    <w:rsid w:val="005C4DBB"/>
    <w:rsid w:val="005D77E3"/>
    <w:rsid w:val="005E3F67"/>
    <w:rsid w:val="005E7CB8"/>
    <w:rsid w:val="00602447"/>
    <w:rsid w:val="00607A52"/>
    <w:rsid w:val="0061211C"/>
    <w:rsid w:val="00612B84"/>
    <w:rsid w:val="006131A7"/>
    <w:rsid w:val="0062405E"/>
    <w:rsid w:val="00635E6B"/>
    <w:rsid w:val="006501B9"/>
    <w:rsid w:val="00651CAF"/>
    <w:rsid w:val="006661D7"/>
    <w:rsid w:val="00672E2B"/>
    <w:rsid w:val="006844FF"/>
    <w:rsid w:val="006A449F"/>
    <w:rsid w:val="006B004C"/>
    <w:rsid w:val="006B50A2"/>
    <w:rsid w:val="006C6B4C"/>
    <w:rsid w:val="006C7B03"/>
    <w:rsid w:val="006D08A4"/>
    <w:rsid w:val="006D2E2E"/>
    <w:rsid w:val="006E197F"/>
    <w:rsid w:val="006E4ECE"/>
    <w:rsid w:val="006E5411"/>
    <w:rsid w:val="007113E9"/>
    <w:rsid w:val="00722132"/>
    <w:rsid w:val="00730B4C"/>
    <w:rsid w:val="00735F39"/>
    <w:rsid w:val="00742DE0"/>
    <w:rsid w:val="00752DB7"/>
    <w:rsid w:val="0076472B"/>
    <w:rsid w:val="00766D33"/>
    <w:rsid w:val="00766FFE"/>
    <w:rsid w:val="00777591"/>
    <w:rsid w:val="007800DE"/>
    <w:rsid w:val="00790CB9"/>
    <w:rsid w:val="0079604E"/>
    <w:rsid w:val="007B1EFD"/>
    <w:rsid w:val="007E4A4F"/>
    <w:rsid w:val="007F59EF"/>
    <w:rsid w:val="00804055"/>
    <w:rsid w:val="00813656"/>
    <w:rsid w:val="0082401D"/>
    <w:rsid w:val="00824360"/>
    <w:rsid w:val="00835210"/>
    <w:rsid w:val="0085405F"/>
    <w:rsid w:val="008552F1"/>
    <w:rsid w:val="0088610C"/>
    <w:rsid w:val="008A47AB"/>
    <w:rsid w:val="008A502E"/>
    <w:rsid w:val="008A61EF"/>
    <w:rsid w:val="008A6F71"/>
    <w:rsid w:val="008C51B5"/>
    <w:rsid w:val="008D2DD5"/>
    <w:rsid w:val="008D6388"/>
    <w:rsid w:val="008E32B8"/>
    <w:rsid w:val="008F16E8"/>
    <w:rsid w:val="00902D53"/>
    <w:rsid w:val="00907785"/>
    <w:rsid w:val="0091093C"/>
    <w:rsid w:val="00913A55"/>
    <w:rsid w:val="009229ED"/>
    <w:rsid w:val="0094047B"/>
    <w:rsid w:val="0094173E"/>
    <w:rsid w:val="00944DC1"/>
    <w:rsid w:val="00946867"/>
    <w:rsid w:val="0095026A"/>
    <w:rsid w:val="00956C90"/>
    <w:rsid w:val="00961DFA"/>
    <w:rsid w:val="00975338"/>
    <w:rsid w:val="00976DD7"/>
    <w:rsid w:val="00981AA1"/>
    <w:rsid w:val="00987F38"/>
    <w:rsid w:val="009B4CCB"/>
    <w:rsid w:val="009C2646"/>
    <w:rsid w:val="009C5B10"/>
    <w:rsid w:val="009D718B"/>
    <w:rsid w:val="009D7BD7"/>
    <w:rsid w:val="009F0214"/>
    <w:rsid w:val="009F62A0"/>
    <w:rsid w:val="00A079D8"/>
    <w:rsid w:val="00A3287E"/>
    <w:rsid w:val="00A33CF5"/>
    <w:rsid w:val="00A4459E"/>
    <w:rsid w:val="00A44C77"/>
    <w:rsid w:val="00A633CA"/>
    <w:rsid w:val="00A74436"/>
    <w:rsid w:val="00A900CA"/>
    <w:rsid w:val="00A96145"/>
    <w:rsid w:val="00AA2C79"/>
    <w:rsid w:val="00AA5F4B"/>
    <w:rsid w:val="00AB549D"/>
    <w:rsid w:val="00AC3EFF"/>
    <w:rsid w:val="00AC4635"/>
    <w:rsid w:val="00AD4550"/>
    <w:rsid w:val="00AD47FC"/>
    <w:rsid w:val="00AD61A2"/>
    <w:rsid w:val="00AF4C37"/>
    <w:rsid w:val="00AF7C2D"/>
    <w:rsid w:val="00B14149"/>
    <w:rsid w:val="00B20D83"/>
    <w:rsid w:val="00B21EB9"/>
    <w:rsid w:val="00B36D5B"/>
    <w:rsid w:val="00B47456"/>
    <w:rsid w:val="00B5361B"/>
    <w:rsid w:val="00B6504C"/>
    <w:rsid w:val="00B6589D"/>
    <w:rsid w:val="00B65CAA"/>
    <w:rsid w:val="00B67DF8"/>
    <w:rsid w:val="00B8072D"/>
    <w:rsid w:val="00B94A8A"/>
    <w:rsid w:val="00B97A0C"/>
    <w:rsid w:val="00BA0B78"/>
    <w:rsid w:val="00BA288A"/>
    <w:rsid w:val="00BB0DF3"/>
    <w:rsid w:val="00BB7BDA"/>
    <w:rsid w:val="00BC7323"/>
    <w:rsid w:val="00BD226E"/>
    <w:rsid w:val="00BD6C97"/>
    <w:rsid w:val="00BE4C04"/>
    <w:rsid w:val="00BE5D01"/>
    <w:rsid w:val="00BF2AE0"/>
    <w:rsid w:val="00BF6A35"/>
    <w:rsid w:val="00C077D0"/>
    <w:rsid w:val="00C07A82"/>
    <w:rsid w:val="00C110FC"/>
    <w:rsid w:val="00C12806"/>
    <w:rsid w:val="00C138E0"/>
    <w:rsid w:val="00C16E2F"/>
    <w:rsid w:val="00C255C7"/>
    <w:rsid w:val="00C35227"/>
    <w:rsid w:val="00C42CE0"/>
    <w:rsid w:val="00C4423E"/>
    <w:rsid w:val="00C64BD8"/>
    <w:rsid w:val="00C671A4"/>
    <w:rsid w:val="00C70E6B"/>
    <w:rsid w:val="00C76D1C"/>
    <w:rsid w:val="00CC335D"/>
    <w:rsid w:val="00CC6B60"/>
    <w:rsid w:val="00CC6BE0"/>
    <w:rsid w:val="00CD314C"/>
    <w:rsid w:val="00CF4231"/>
    <w:rsid w:val="00CF5B91"/>
    <w:rsid w:val="00D00756"/>
    <w:rsid w:val="00D04373"/>
    <w:rsid w:val="00D07A9F"/>
    <w:rsid w:val="00D140D0"/>
    <w:rsid w:val="00D2348A"/>
    <w:rsid w:val="00D26A73"/>
    <w:rsid w:val="00D33738"/>
    <w:rsid w:val="00D54723"/>
    <w:rsid w:val="00D56BF5"/>
    <w:rsid w:val="00D61AEE"/>
    <w:rsid w:val="00D661B3"/>
    <w:rsid w:val="00D7773A"/>
    <w:rsid w:val="00D815ED"/>
    <w:rsid w:val="00D81B01"/>
    <w:rsid w:val="00D82DE0"/>
    <w:rsid w:val="00D849A4"/>
    <w:rsid w:val="00D85B5A"/>
    <w:rsid w:val="00D902BA"/>
    <w:rsid w:val="00D927D4"/>
    <w:rsid w:val="00DA28F0"/>
    <w:rsid w:val="00DA48D3"/>
    <w:rsid w:val="00DC4DA2"/>
    <w:rsid w:val="00DF544F"/>
    <w:rsid w:val="00E262C1"/>
    <w:rsid w:val="00E442F5"/>
    <w:rsid w:val="00E563D4"/>
    <w:rsid w:val="00E615AE"/>
    <w:rsid w:val="00E67DCC"/>
    <w:rsid w:val="00E7355F"/>
    <w:rsid w:val="00E73C5C"/>
    <w:rsid w:val="00E77A20"/>
    <w:rsid w:val="00E90E15"/>
    <w:rsid w:val="00E90F89"/>
    <w:rsid w:val="00EA7FEE"/>
    <w:rsid w:val="00EC75EE"/>
    <w:rsid w:val="00EE10DC"/>
    <w:rsid w:val="00EE4559"/>
    <w:rsid w:val="00EE6F47"/>
    <w:rsid w:val="00F12B66"/>
    <w:rsid w:val="00F140BA"/>
    <w:rsid w:val="00F26CED"/>
    <w:rsid w:val="00F327F2"/>
    <w:rsid w:val="00F33B4A"/>
    <w:rsid w:val="00F35F98"/>
    <w:rsid w:val="00F4349D"/>
    <w:rsid w:val="00F60AA1"/>
    <w:rsid w:val="00F7406D"/>
    <w:rsid w:val="00F751FB"/>
    <w:rsid w:val="00F82AF9"/>
    <w:rsid w:val="00F851D0"/>
    <w:rsid w:val="00F85FEA"/>
    <w:rsid w:val="00F860E5"/>
    <w:rsid w:val="00F902F6"/>
    <w:rsid w:val="00F978B2"/>
    <w:rsid w:val="00FA4A4F"/>
    <w:rsid w:val="00FA67CB"/>
    <w:rsid w:val="00FB16D7"/>
    <w:rsid w:val="00FB3A03"/>
    <w:rsid w:val="00FC0076"/>
    <w:rsid w:val="00FC6809"/>
    <w:rsid w:val="00FC70C3"/>
    <w:rsid w:val="00FD526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0276AE"/>
  <w15:chartTrackingRefBased/>
  <w15:docId w15:val="{207F7C5C-497C-41A5-A41A-6E2460AC8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Gothic" w:eastAsiaTheme="minorHAnsi" w:hAnsi="Century Gothic" w:cstheme="minorBidi"/>
        <w:kern w:val="2"/>
        <w:sz w:val="19"/>
        <w:szCs w:val="19"/>
        <w:lang w:val="nl-NL" w:eastAsia="en-US" w:bidi="ar-SA"/>
        <w14:ligatures w14:val="standardContextual"/>
      </w:rPr>
    </w:rPrDefault>
    <w:pPrDefault>
      <w:pPr>
        <w:spacing w:line="30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E5D01"/>
  </w:style>
  <w:style w:type="paragraph" w:styleId="Kop1">
    <w:name w:val="heading 1"/>
    <w:basedOn w:val="Standaard"/>
    <w:next w:val="Intro"/>
    <w:link w:val="Kop1Char"/>
    <w:uiPriority w:val="9"/>
    <w:qFormat/>
    <w:rsid w:val="002A693C"/>
    <w:pPr>
      <w:keepNext/>
      <w:keepLines/>
      <w:numPr>
        <w:numId w:val="4"/>
      </w:numPr>
      <w:spacing w:before="360" w:after="480"/>
      <w:outlineLvl w:val="0"/>
    </w:pPr>
    <w:rPr>
      <w:rFonts w:asciiTheme="majorHAnsi" w:eastAsiaTheme="majorEastAsia" w:hAnsiTheme="majorHAnsi" w:cstheme="majorBidi"/>
      <w:b/>
      <w:bCs/>
      <w:color w:val="1C2445" w:themeColor="text2"/>
      <w:sz w:val="44"/>
      <w:szCs w:val="44"/>
    </w:rPr>
  </w:style>
  <w:style w:type="paragraph" w:styleId="Kop2">
    <w:name w:val="heading 2"/>
    <w:basedOn w:val="Standaard"/>
    <w:next w:val="Standaard"/>
    <w:link w:val="Kop2Char"/>
    <w:uiPriority w:val="9"/>
    <w:qFormat/>
    <w:rsid w:val="00752DB7"/>
    <w:pPr>
      <w:numPr>
        <w:ilvl w:val="1"/>
        <w:numId w:val="4"/>
      </w:numPr>
      <w:spacing w:before="280"/>
      <w:outlineLvl w:val="1"/>
    </w:pPr>
    <w:rPr>
      <w:b/>
      <w:bCs/>
      <w:color w:val="00AFD3" w:themeColor="accent1"/>
      <w:sz w:val="22"/>
      <w:szCs w:val="22"/>
    </w:rPr>
  </w:style>
  <w:style w:type="paragraph" w:styleId="Kop3">
    <w:name w:val="heading 3"/>
    <w:basedOn w:val="Standaard"/>
    <w:next w:val="Standaard"/>
    <w:link w:val="Kop3Char"/>
    <w:uiPriority w:val="9"/>
    <w:qFormat/>
    <w:rsid w:val="0039171B"/>
    <w:pPr>
      <w:numPr>
        <w:ilvl w:val="2"/>
        <w:numId w:val="4"/>
      </w:numPr>
      <w:spacing w:before="280"/>
      <w:outlineLvl w:val="2"/>
    </w:pPr>
    <w:rPr>
      <w:b/>
      <w:bCs/>
      <w:color w:val="1C2445" w:themeColor="text2"/>
    </w:rPr>
  </w:style>
  <w:style w:type="paragraph" w:styleId="Kop4">
    <w:name w:val="heading 4"/>
    <w:basedOn w:val="Standaard"/>
    <w:next w:val="Standaard"/>
    <w:link w:val="Kop4Char"/>
    <w:uiPriority w:val="9"/>
    <w:semiHidden/>
    <w:unhideWhenUsed/>
    <w:qFormat/>
    <w:rsid w:val="00B6589D"/>
    <w:pPr>
      <w:keepNext/>
      <w:keepLines/>
      <w:spacing w:before="80" w:after="40"/>
      <w:outlineLvl w:val="3"/>
    </w:pPr>
    <w:rPr>
      <w:rFonts w:eastAsiaTheme="majorEastAsia" w:cstheme="majorBidi"/>
      <w:i/>
      <w:iCs/>
      <w:color w:val="00829E" w:themeColor="accent1" w:themeShade="BF"/>
    </w:rPr>
  </w:style>
  <w:style w:type="paragraph" w:styleId="Kop5">
    <w:name w:val="heading 5"/>
    <w:basedOn w:val="Standaard"/>
    <w:next w:val="Standaard"/>
    <w:link w:val="Kop5Char"/>
    <w:uiPriority w:val="9"/>
    <w:semiHidden/>
    <w:unhideWhenUsed/>
    <w:qFormat/>
    <w:rsid w:val="00B6589D"/>
    <w:pPr>
      <w:keepNext/>
      <w:keepLines/>
      <w:spacing w:before="80" w:after="40"/>
      <w:outlineLvl w:val="4"/>
    </w:pPr>
    <w:rPr>
      <w:rFonts w:eastAsiaTheme="majorEastAsia" w:cstheme="majorBidi"/>
      <w:color w:val="00829E" w:themeColor="accent1" w:themeShade="BF"/>
    </w:rPr>
  </w:style>
  <w:style w:type="paragraph" w:styleId="Kop6">
    <w:name w:val="heading 6"/>
    <w:basedOn w:val="Standaard"/>
    <w:next w:val="Standaard"/>
    <w:link w:val="Kop6Char"/>
    <w:uiPriority w:val="9"/>
    <w:semiHidden/>
    <w:unhideWhenUsed/>
    <w:qFormat/>
    <w:rsid w:val="00B6589D"/>
    <w:pPr>
      <w:keepNext/>
      <w:keepLines/>
      <w:spacing w:before="4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B6589D"/>
    <w:pPr>
      <w:keepNext/>
      <w:keepLines/>
      <w:spacing w:before="4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B6589D"/>
    <w:pPr>
      <w:keepNext/>
      <w:keepLines/>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B6589D"/>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A693C"/>
    <w:rPr>
      <w:rFonts w:asciiTheme="majorHAnsi" w:eastAsiaTheme="majorEastAsia" w:hAnsiTheme="majorHAnsi" w:cstheme="majorBidi"/>
      <w:b/>
      <w:bCs/>
      <w:color w:val="1C2445" w:themeColor="text2"/>
      <w:sz w:val="44"/>
      <w:szCs w:val="44"/>
    </w:rPr>
  </w:style>
  <w:style w:type="character" w:customStyle="1" w:styleId="Kop2Char">
    <w:name w:val="Kop 2 Char"/>
    <w:basedOn w:val="Standaardalinea-lettertype"/>
    <w:link w:val="Kop2"/>
    <w:uiPriority w:val="9"/>
    <w:rsid w:val="00752DB7"/>
    <w:rPr>
      <w:b/>
      <w:bCs/>
      <w:color w:val="00AFD3" w:themeColor="accent1"/>
      <w:sz w:val="22"/>
      <w:szCs w:val="22"/>
    </w:rPr>
  </w:style>
  <w:style w:type="character" w:customStyle="1" w:styleId="Kop3Char">
    <w:name w:val="Kop 3 Char"/>
    <w:basedOn w:val="Standaardalinea-lettertype"/>
    <w:link w:val="Kop3"/>
    <w:uiPriority w:val="9"/>
    <w:rsid w:val="00E90E15"/>
    <w:rPr>
      <w:b/>
      <w:bCs/>
      <w:color w:val="1C2445" w:themeColor="text2"/>
    </w:rPr>
  </w:style>
  <w:style w:type="character" w:customStyle="1" w:styleId="Kop4Char">
    <w:name w:val="Kop 4 Char"/>
    <w:basedOn w:val="Standaardalinea-lettertype"/>
    <w:link w:val="Kop4"/>
    <w:uiPriority w:val="9"/>
    <w:semiHidden/>
    <w:rsid w:val="00B6589D"/>
    <w:rPr>
      <w:rFonts w:eastAsiaTheme="majorEastAsia" w:cstheme="majorBidi"/>
      <w:i/>
      <w:iCs/>
      <w:color w:val="00829E" w:themeColor="accent1" w:themeShade="BF"/>
      <w:lang w:val="nl-NL"/>
    </w:rPr>
  </w:style>
  <w:style w:type="character" w:customStyle="1" w:styleId="Kop5Char">
    <w:name w:val="Kop 5 Char"/>
    <w:basedOn w:val="Standaardalinea-lettertype"/>
    <w:link w:val="Kop5"/>
    <w:uiPriority w:val="9"/>
    <w:semiHidden/>
    <w:rsid w:val="00B6589D"/>
    <w:rPr>
      <w:rFonts w:eastAsiaTheme="majorEastAsia" w:cstheme="majorBidi"/>
      <w:color w:val="00829E" w:themeColor="accent1" w:themeShade="BF"/>
      <w:lang w:val="nl-NL"/>
    </w:rPr>
  </w:style>
  <w:style w:type="character" w:customStyle="1" w:styleId="Kop6Char">
    <w:name w:val="Kop 6 Char"/>
    <w:basedOn w:val="Standaardalinea-lettertype"/>
    <w:link w:val="Kop6"/>
    <w:uiPriority w:val="9"/>
    <w:semiHidden/>
    <w:rsid w:val="00B6589D"/>
    <w:rPr>
      <w:rFonts w:eastAsiaTheme="majorEastAsia" w:cstheme="majorBidi"/>
      <w:i/>
      <w:iCs/>
      <w:color w:val="595959" w:themeColor="text1" w:themeTint="A6"/>
      <w:lang w:val="nl-NL"/>
    </w:rPr>
  </w:style>
  <w:style w:type="character" w:customStyle="1" w:styleId="Kop7Char">
    <w:name w:val="Kop 7 Char"/>
    <w:basedOn w:val="Standaardalinea-lettertype"/>
    <w:link w:val="Kop7"/>
    <w:uiPriority w:val="9"/>
    <w:semiHidden/>
    <w:rsid w:val="00B6589D"/>
    <w:rPr>
      <w:rFonts w:eastAsiaTheme="majorEastAsia" w:cstheme="majorBidi"/>
      <w:color w:val="595959" w:themeColor="text1" w:themeTint="A6"/>
      <w:lang w:val="nl-NL"/>
    </w:rPr>
  </w:style>
  <w:style w:type="character" w:customStyle="1" w:styleId="Kop8Char">
    <w:name w:val="Kop 8 Char"/>
    <w:basedOn w:val="Standaardalinea-lettertype"/>
    <w:link w:val="Kop8"/>
    <w:uiPriority w:val="9"/>
    <w:semiHidden/>
    <w:rsid w:val="00B6589D"/>
    <w:rPr>
      <w:rFonts w:eastAsiaTheme="majorEastAsia" w:cstheme="majorBidi"/>
      <w:i/>
      <w:iCs/>
      <w:color w:val="272727" w:themeColor="text1" w:themeTint="D8"/>
      <w:lang w:val="nl-NL"/>
    </w:rPr>
  </w:style>
  <w:style w:type="character" w:customStyle="1" w:styleId="Kop9Char">
    <w:name w:val="Kop 9 Char"/>
    <w:basedOn w:val="Standaardalinea-lettertype"/>
    <w:link w:val="Kop9"/>
    <w:uiPriority w:val="9"/>
    <w:semiHidden/>
    <w:rsid w:val="00B6589D"/>
    <w:rPr>
      <w:rFonts w:eastAsiaTheme="majorEastAsia" w:cstheme="majorBidi"/>
      <w:color w:val="272727" w:themeColor="text1" w:themeTint="D8"/>
      <w:lang w:val="nl-NL"/>
    </w:rPr>
  </w:style>
  <w:style w:type="paragraph" w:styleId="Titel">
    <w:name w:val="Title"/>
    <w:basedOn w:val="Standaard"/>
    <w:next w:val="Standaard"/>
    <w:link w:val="TitelChar"/>
    <w:uiPriority w:val="10"/>
    <w:rsid w:val="00672E2B"/>
    <w:pPr>
      <w:spacing w:after="80" w:line="920" w:lineRule="exact"/>
      <w:contextualSpacing/>
    </w:pPr>
    <w:rPr>
      <w:rFonts w:asciiTheme="majorHAnsi" w:eastAsiaTheme="majorEastAsia" w:hAnsiTheme="majorHAnsi" w:cstheme="majorBidi"/>
      <w:b/>
      <w:bCs/>
      <w:color w:val="FFFFFF" w:themeColor="background1"/>
      <w:spacing w:val="-10"/>
      <w:kern w:val="28"/>
      <w:sz w:val="80"/>
      <w:szCs w:val="80"/>
      <w:lang w:val="en-GB"/>
    </w:rPr>
  </w:style>
  <w:style w:type="character" w:customStyle="1" w:styleId="TitelChar">
    <w:name w:val="Titel Char"/>
    <w:basedOn w:val="Standaardalinea-lettertype"/>
    <w:link w:val="Titel"/>
    <w:uiPriority w:val="10"/>
    <w:rsid w:val="00672E2B"/>
    <w:rPr>
      <w:rFonts w:asciiTheme="majorHAnsi" w:eastAsiaTheme="majorEastAsia" w:hAnsiTheme="majorHAnsi" w:cstheme="majorBidi"/>
      <w:b/>
      <w:bCs/>
      <w:color w:val="FFFFFF" w:themeColor="background1"/>
      <w:spacing w:val="-10"/>
      <w:kern w:val="28"/>
      <w:sz w:val="80"/>
      <w:szCs w:val="80"/>
      <w:lang w:val="en-GB"/>
    </w:rPr>
  </w:style>
  <w:style w:type="paragraph" w:styleId="Ondertitel">
    <w:name w:val="Subtitle"/>
    <w:basedOn w:val="Standaard"/>
    <w:next w:val="Standaard"/>
    <w:link w:val="OndertitelChar"/>
    <w:uiPriority w:val="11"/>
    <w:rsid w:val="00B6589D"/>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B6589D"/>
    <w:rPr>
      <w:rFonts w:eastAsiaTheme="majorEastAsia" w:cstheme="majorBidi"/>
      <w:color w:val="595959" w:themeColor="text1" w:themeTint="A6"/>
      <w:spacing w:val="15"/>
      <w:sz w:val="28"/>
      <w:szCs w:val="28"/>
      <w:lang w:val="nl-NL"/>
    </w:rPr>
  </w:style>
  <w:style w:type="paragraph" w:styleId="Citaat">
    <w:name w:val="Quote"/>
    <w:basedOn w:val="Standaard"/>
    <w:next w:val="Standaard"/>
    <w:link w:val="CitaatChar"/>
    <w:uiPriority w:val="29"/>
    <w:rsid w:val="00B6589D"/>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B6589D"/>
    <w:rPr>
      <w:i/>
      <w:iCs/>
      <w:color w:val="404040" w:themeColor="text1" w:themeTint="BF"/>
      <w:lang w:val="nl-NL"/>
    </w:rPr>
  </w:style>
  <w:style w:type="paragraph" w:styleId="Lijstalinea">
    <w:name w:val="List Paragraph"/>
    <w:basedOn w:val="Standaard"/>
    <w:uiPriority w:val="34"/>
    <w:qFormat/>
    <w:rsid w:val="00B6589D"/>
    <w:pPr>
      <w:ind w:left="720"/>
      <w:contextualSpacing/>
    </w:pPr>
  </w:style>
  <w:style w:type="character" w:styleId="Intensievebenadrukking">
    <w:name w:val="Intense Emphasis"/>
    <w:basedOn w:val="Standaardalinea-lettertype"/>
    <w:uiPriority w:val="21"/>
    <w:rsid w:val="00B6589D"/>
    <w:rPr>
      <w:i/>
      <w:iCs/>
      <w:color w:val="00829E" w:themeColor="accent1" w:themeShade="BF"/>
    </w:rPr>
  </w:style>
  <w:style w:type="paragraph" w:styleId="Duidelijkcitaat">
    <w:name w:val="Intense Quote"/>
    <w:basedOn w:val="Standaard"/>
    <w:next w:val="Standaard"/>
    <w:link w:val="DuidelijkcitaatChar"/>
    <w:uiPriority w:val="30"/>
    <w:rsid w:val="00B6589D"/>
    <w:pPr>
      <w:pBdr>
        <w:top w:val="single" w:sz="4" w:space="10" w:color="00829E" w:themeColor="accent1" w:themeShade="BF"/>
        <w:bottom w:val="single" w:sz="4" w:space="10" w:color="00829E" w:themeColor="accent1" w:themeShade="BF"/>
      </w:pBdr>
      <w:spacing w:before="360"/>
      <w:ind w:left="864" w:right="864"/>
      <w:jc w:val="center"/>
    </w:pPr>
    <w:rPr>
      <w:i/>
      <w:iCs/>
      <w:color w:val="00829E" w:themeColor="accent1" w:themeShade="BF"/>
    </w:rPr>
  </w:style>
  <w:style w:type="character" w:customStyle="1" w:styleId="DuidelijkcitaatChar">
    <w:name w:val="Duidelijk citaat Char"/>
    <w:basedOn w:val="Standaardalinea-lettertype"/>
    <w:link w:val="Duidelijkcitaat"/>
    <w:uiPriority w:val="30"/>
    <w:rsid w:val="00B6589D"/>
    <w:rPr>
      <w:i/>
      <w:iCs/>
      <w:color w:val="00829E" w:themeColor="accent1" w:themeShade="BF"/>
      <w:lang w:val="nl-NL"/>
    </w:rPr>
  </w:style>
  <w:style w:type="character" w:styleId="Intensieveverwijzing">
    <w:name w:val="Intense Reference"/>
    <w:basedOn w:val="Standaardalinea-lettertype"/>
    <w:uiPriority w:val="32"/>
    <w:rsid w:val="00B6589D"/>
    <w:rPr>
      <w:b/>
      <w:bCs/>
      <w:smallCaps/>
      <w:color w:val="00829E" w:themeColor="accent1" w:themeShade="BF"/>
      <w:spacing w:val="5"/>
    </w:rPr>
  </w:style>
  <w:style w:type="paragraph" w:styleId="Koptekst">
    <w:name w:val="header"/>
    <w:basedOn w:val="Standaard"/>
    <w:link w:val="KoptekstChar"/>
    <w:uiPriority w:val="99"/>
    <w:unhideWhenUsed/>
    <w:rsid w:val="00EE6F47"/>
    <w:pPr>
      <w:tabs>
        <w:tab w:val="center" w:pos="4513"/>
        <w:tab w:val="right" w:pos="9026"/>
      </w:tabs>
      <w:spacing w:line="240" w:lineRule="auto"/>
    </w:pPr>
  </w:style>
  <w:style w:type="character" w:customStyle="1" w:styleId="KoptekstChar">
    <w:name w:val="Koptekst Char"/>
    <w:basedOn w:val="Standaardalinea-lettertype"/>
    <w:link w:val="Koptekst"/>
    <w:uiPriority w:val="99"/>
    <w:rsid w:val="00EE6F47"/>
  </w:style>
  <w:style w:type="paragraph" w:styleId="Voettekst">
    <w:name w:val="footer"/>
    <w:basedOn w:val="Standaard"/>
    <w:link w:val="VoettekstChar"/>
    <w:uiPriority w:val="99"/>
    <w:unhideWhenUsed/>
    <w:rsid w:val="00607A52"/>
    <w:pPr>
      <w:tabs>
        <w:tab w:val="right" w:pos="9026"/>
      </w:tabs>
      <w:spacing w:line="240" w:lineRule="auto"/>
      <w:ind w:right="-964"/>
      <w:jc w:val="right"/>
    </w:pPr>
    <w:rPr>
      <w:sz w:val="12"/>
    </w:rPr>
  </w:style>
  <w:style w:type="character" w:customStyle="1" w:styleId="VoettekstChar">
    <w:name w:val="Voettekst Char"/>
    <w:basedOn w:val="Standaardalinea-lettertype"/>
    <w:link w:val="Voettekst"/>
    <w:uiPriority w:val="99"/>
    <w:rsid w:val="00607A52"/>
    <w:rPr>
      <w:sz w:val="12"/>
      <w:lang w:val="nl-NL"/>
    </w:rPr>
  </w:style>
  <w:style w:type="paragraph" w:customStyle="1" w:styleId="Tussenkop2">
    <w:name w:val="Tussenkop 2"/>
    <w:basedOn w:val="Standaard"/>
    <w:next w:val="Standaard"/>
    <w:uiPriority w:val="9"/>
    <w:rsid w:val="00B97A0C"/>
    <w:rPr>
      <w:b/>
      <w:bCs/>
    </w:rPr>
  </w:style>
  <w:style w:type="paragraph" w:customStyle="1" w:styleId="Afstandeerstepagina">
    <w:name w:val="_Afstand eerste pagina"/>
    <w:basedOn w:val="Koptekst"/>
    <w:rsid w:val="00F851D0"/>
    <w:pPr>
      <w:spacing w:after="2120"/>
    </w:pPr>
  </w:style>
  <w:style w:type="table" w:styleId="Tabelraster">
    <w:name w:val="Table Grid"/>
    <w:basedOn w:val="Standaardtabel"/>
    <w:uiPriority w:val="39"/>
    <w:rsid w:val="008A61E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F851D0"/>
    <w:pPr>
      <w:spacing w:line="290" w:lineRule="atLeast"/>
    </w:pPr>
    <w:rPr>
      <w:lang w:val="fr-FR"/>
    </w:rPr>
  </w:style>
  <w:style w:type="paragraph" w:customStyle="1" w:styleId="Titelofferte">
    <w:name w:val="Titel offerte"/>
    <w:basedOn w:val="Standaard"/>
    <w:rsid w:val="00F4349D"/>
    <w:rPr>
      <w:b/>
      <w:bCs/>
      <w:sz w:val="44"/>
      <w:szCs w:val="44"/>
    </w:rPr>
  </w:style>
  <w:style w:type="paragraph" w:customStyle="1" w:styleId="Tussenkop">
    <w:name w:val="Tussenkop"/>
    <w:basedOn w:val="Tussenkop2"/>
    <w:next w:val="Standaard"/>
    <w:rsid w:val="0061211C"/>
    <w:rPr>
      <w:color w:val="00AFD3" w:themeColor="accent1"/>
      <w:sz w:val="22"/>
      <w:szCs w:val="22"/>
    </w:rPr>
  </w:style>
  <w:style w:type="paragraph" w:customStyle="1" w:styleId="Opsomming">
    <w:name w:val="Opsomming"/>
    <w:basedOn w:val="Standaard"/>
    <w:uiPriority w:val="21"/>
    <w:qFormat/>
    <w:rsid w:val="00A33CF5"/>
    <w:pPr>
      <w:numPr>
        <w:numId w:val="1"/>
      </w:numPr>
    </w:pPr>
    <w:rPr>
      <w:lang w:val="de-DE"/>
    </w:rPr>
  </w:style>
  <w:style w:type="character" w:styleId="Tekstvantijdelijkeaanduiding">
    <w:name w:val="Placeholder Text"/>
    <w:basedOn w:val="Standaardalinea-lettertype"/>
    <w:uiPriority w:val="99"/>
    <w:semiHidden/>
    <w:rsid w:val="00091821"/>
    <w:rPr>
      <w:color w:val="00A243" w:themeColor="accent2"/>
    </w:rPr>
  </w:style>
  <w:style w:type="character" w:styleId="Paginanummer">
    <w:name w:val="page number"/>
    <w:basedOn w:val="Standaardalinea-lettertype"/>
    <w:uiPriority w:val="99"/>
    <w:unhideWhenUsed/>
    <w:rsid w:val="00100A38"/>
    <w:rPr>
      <w:b/>
    </w:rPr>
  </w:style>
  <w:style w:type="paragraph" w:customStyle="1" w:styleId="Subopsomming">
    <w:name w:val="Subopsomming"/>
    <w:basedOn w:val="Opsomming"/>
    <w:uiPriority w:val="22"/>
    <w:qFormat/>
    <w:rsid w:val="00D85B5A"/>
    <w:pPr>
      <w:numPr>
        <w:ilvl w:val="1"/>
      </w:numPr>
    </w:pPr>
    <w:rPr>
      <w:lang w:val="nl-NL"/>
    </w:rPr>
  </w:style>
  <w:style w:type="paragraph" w:customStyle="1" w:styleId="Subsubopsomming">
    <w:name w:val="Subsubopsomming"/>
    <w:basedOn w:val="Subopsomming"/>
    <w:uiPriority w:val="23"/>
    <w:rsid w:val="00D85B5A"/>
    <w:pPr>
      <w:numPr>
        <w:ilvl w:val="2"/>
      </w:numPr>
    </w:pPr>
  </w:style>
  <w:style w:type="paragraph" w:customStyle="1" w:styleId="Nummering">
    <w:name w:val="Nummering"/>
    <w:basedOn w:val="Opsomming"/>
    <w:uiPriority w:val="24"/>
    <w:qFormat/>
    <w:rsid w:val="00D85B5A"/>
    <w:pPr>
      <w:numPr>
        <w:numId w:val="2"/>
      </w:numPr>
    </w:pPr>
    <w:rPr>
      <w:lang w:val="nl-NL"/>
    </w:rPr>
  </w:style>
  <w:style w:type="paragraph" w:customStyle="1" w:styleId="Subnummering">
    <w:name w:val="Subnummering"/>
    <w:basedOn w:val="Nummering"/>
    <w:uiPriority w:val="25"/>
    <w:rsid w:val="00D85B5A"/>
    <w:pPr>
      <w:numPr>
        <w:ilvl w:val="1"/>
      </w:numPr>
    </w:pPr>
  </w:style>
  <w:style w:type="paragraph" w:customStyle="1" w:styleId="Subsubnummering">
    <w:name w:val="Subsubnummering"/>
    <w:basedOn w:val="Subnummering"/>
    <w:uiPriority w:val="26"/>
    <w:rsid w:val="00D85B5A"/>
    <w:pPr>
      <w:numPr>
        <w:ilvl w:val="2"/>
      </w:numPr>
    </w:pPr>
  </w:style>
  <w:style w:type="table" w:customStyle="1" w:styleId="GrootsAdviesgroep">
    <w:name w:val="Groots Adviesgroep"/>
    <w:basedOn w:val="Standaardtabel"/>
    <w:uiPriority w:val="99"/>
    <w:rsid w:val="00AD47FC"/>
    <w:pPr>
      <w:spacing w:line="220" w:lineRule="atLeast"/>
    </w:pPr>
    <w:rPr>
      <w:sz w:val="16"/>
    </w:rPr>
    <w:tblPr>
      <w:tblBorders>
        <w:insideH w:val="single" w:sz="4" w:space="0" w:color="auto"/>
      </w:tblBorders>
      <w:tblCellMar>
        <w:top w:w="57" w:type="dxa"/>
        <w:bottom w:w="57" w:type="dxa"/>
      </w:tblCellMar>
    </w:tblPr>
    <w:tcPr>
      <w:vAlign w:val="center"/>
    </w:tcPr>
    <w:tblStylePr w:type="firstRow">
      <w:pPr>
        <w:wordWrap/>
        <w:spacing w:line="220" w:lineRule="atLeast"/>
      </w:pPr>
      <w:rPr>
        <w:b/>
        <w:color w:val="auto"/>
      </w:rPr>
      <w:tblPr/>
      <w:tcPr>
        <w:shd w:val="clear" w:color="auto" w:fill="CCEFF6"/>
      </w:tcPr>
    </w:tblStylePr>
    <w:tblStylePr w:type="lastCol">
      <w:rPr>
        <w:b/>
      </w:rPr>
    </w:tblStylePr>
  </w:style>
  <w:style w:type="paragraph" w:customStyle="1" w:styleId="Tabeltekst">
    <w:name w:val="Tabeltekst"/>
    <w:basedOn w:val="Standaard"/>
    <w:uiPriority w:val="40"/>
    <w:qFormat/>
    <w:rsid w:val="006C6B4C"/>
    <w:pPr>
      <w:spacing w:line="220" w:lineRule="atLeast"/>
    </w:pPr>
    <w:rPr>
      <w:sz w:val="16"/>
      <w:lang w:val="fr-FR"/>
    </w:rPr>
  </w:style>
  <w:style w:type="paragraph" w:customStyle="1" w:styleId="Tabeltussenkop">
    <w:name w:val="Tabel tussenkop"/>
    <w:basedOn w:val="Tabeltekst"/>
    <w:next w:val="Tabeltekst"/>
    <w:uiPriority w:val="39"/>
    <w:qFormat/>
    <w:rsid w:val="004F35A9"/>
    <w:pPr>
      <w:numPr>
        <w:numId w:val="3"/>
      </w:numPr>
      <w:tabs>
        <w:tab w:val="left" w:pos="204"/>
      </w:tabs>
      <w:ind w:left="200" w:hanging="210"/>
    </w:pPr>
    <w:rPr>
      <w:b/>
    </w:rPr>
  </w:style>
  <w:style w:type="paragraph" w:customStyle="1" w:styleId="Subkopgekleurd">
    <w:name w:val="Subkop gekleurd"/>
    <w:basedOn w:val="Standaard"/>
    <w:next w:val="Standaard"/>
    <w:uiPriority w:val="19"/>
    <w:qFormat/>
    <w:rsid w:val="00AD4550"/>
    <w:rPr>
      <w:b/>
      <w:color w:val="00AFD3" w:themeColor="accent1"/>
      <w:sz w:val="22"/>
    </w:rPr>
  </w:style>
  <w:style w:type="paragraph" w:customStyle="1" w:styleId="Offerte">
    <w:name w:val="Offerte"/>
    <w:basedOn w:val="Standaard"/>
    <w:rsid w:val="00D140D0"/>
    <w:rPr>
      <w:b/>
      <w:sz w:val="16"/>
    </w:rPr>
  </w:style>
  <w:style w:type="paragraph" w:customStyle="1" w:styleId="Introkop">
    <w:name w:val="Intro kop"/>
    <w:basedOn w:val="Standaard"/>
    <w:uiPriority w:val="9"/>
    <w:qFormat/>
    <w:rsid w:val="00C76D1C"/>
    <w:pPr>
      <w:spacing w:after="240"/>
    </w:pPr>
    <w:rPr>
      <w:b/>
      <w:color w:val="000000" w:themeColor="text1"/>
      <w:sz w:val="32"/>
      <w:szCs w:val="32"/>
    </w:rPr>
  </w:style>
  <w:style w:type="paragraph" w:customStyle="1" w:styleId="Intro">
    <w:name w:val="Intro"/>
    <w:basedOn w:val="Standaard"/>
    <w:uiPriority w:val="10"/>
    <w:qFormat/>
    <w:rsid w:val="0014716B"/>
    <w:pPr>
      <w:spacing w:line="320" w:lineRule="atLeast"/>
    </w:pPr>
    <w:rPr>
      <w:b/>
      <w:color w:val="000000" w:themeColor="text1"/>
      <w:sz w:val="22"/>
    </w:rPr>
  </w:style>
  <w:style w:type="paragraph" w:customStyle="1" w:styleId="Intromanifest">
    <w:name w:val="Intro manifest"/>
    <w:basedOn w:val="Intro"/>
    <w:next w:val="Standaard"/>
    <w:uiPriority w:val="11"/>
    <w:qFormat/>
    <w:rsid w:val="00635E6B"/>
    <w:pPr>
      <w:spacing w:after="480"/>
      <w:ind w:right="-624"/>
    </w:pPr>
  </w:style>
  <w:style w:type="paragraph" w:customStyle="1" w:styleId="Standaardmanifest">
    <w:name w:val="Standaard manifest"/>
    <w:basedOn w:val="Standaard"/>
    <w:uiPriority w:val="12"/>
    <w:qFormat/>
    <w:rsid w:val="008E32B8"/>
    <w:pPr>
      <w:ind w:right="-624"/>
    </w:pPr>
  </w:style>
  <w:style w:type="paragraph" w:customStyle="1" w:styleId="Bijlagesubkop">
    <w:name w:val="Bijlage subkop"/>
    <w:basedOn w:val="Intro"/>
    <w:next w:val="Standaard"/>
    <w:uiPriority w:val="29"/>
    <w:qFormat/>
    <w:rsid w:val="00813656"/>
    <w:rPr>
      <w:color w:val="1C2445" w:themeColor="text2"/>
    </w:rPr>
  </w:style>
  <w:style w:type="paragraph" w:customStyle="1" w:styleId="Opsomming2">
    <w:name w:val="Opsomming 2"/>
    <w:basedOn w:val="Standaard"/>
    <w:uiPriority w:val="30"/>
    <w:qFormat/>
    <w:rsid w:val="0039171B"/>
    <w:pPr>
      <w:numPr>
        <w:numId w:val="5"/>
      </w:numPr>
    </w:pPr>
  </w:style>
  <w:style w:type="paragraph" w:customStyle="1" w:styleId="Opsomming3">
    <w:name w:val="Opsomming 3"/>
    <w:basedOn w:val="Opsomming2"/>
    <w:uiPriority w:val="31"/>
    <w:qFormat/>
    <w:rsid w:val="0039171B"/>
    <w:pPr>
      <w:numPr>
        <w:ilvl w:val="1"/>
      </w:numPr>
    </w:pPr>
  </w:style>
  <w:style w:type="paragraph" w:customStyle="1" w:styleId="Opsomming4">
    <w:name w:val="Opsomming 4"/>
    <w:basedOn w:val="Opsomming2"/>
    <w:uiPriority w:val="32"/>
    <w:qFormat/>
    <w:rsid w:val="0039171B"/>
    <w:pPr>
      <w:numPr>
        <w:ilvl w:val="2"/>
      </w:numPr>
    </w:pPr>
  </w:style>
  <w:style w:type="table" w:styleId="Onopgemaaktetabel3">
    <w:name w:val="Plain Table 3"/>
    <w:basedOn w:val="Standaardtabel"/>
    <w:uiPriority w:val="43"/>
    <w:rsid w:val="002D41A3"/>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Subkopzwart">
    <w:name w:val="Subkop zwart"/>
    <w:basedOn w:val="Subkopgekleurd"/>
    <w:next w:val="Standaard"/>
    <w:uiPriority w:val="20"/>
    <w:qFormat/>
    <w:rsid w:val="00635E6B"/>
    <w:rPr>
      <w:color w:val="auto"/>
      <w:sz w:val="19"/>
    </w:rPr>
  </w:style>
  <w:style w:type="paragraph" w:customStyle="1" w:styleId="Naambijfotopagina2">
    <w:name w:val="Naam bij foto pagina 2"/>
    <w:basedOn w:val="Standaard"/>
    <w:rsid w:val="00BB7BDA"/>
    <w:pPr>
      <w:spacing w:line="280" w:lineRule="atLeast"/>
      <w:jc w:val="center"/>
    </w:pPr>
    <w:rPr>
      <w:b/>
      <w:bCs/>
      <w:sz w:val="14"/>
      <w:szCs w:val="14"/>
    </w:rPr>
  </w:style>
  <w:style w:type="paragraph" w:customStyle="1" w:styleId="Afstandtussenfotoennaambijfoto">
    <w:name w:val="Afstand tussen foto en naam bij foto"/>
    <w:basedOn w:val="Standaard"/>
    <w:next w:val="Naambijfotopagina2"/>
    <w:rsid w:val="00F12B66"/>
    <w:pPr>
      <w:spacing w:after="2160" w:line="280" w:lineRule="atLeast"/>
    </w:pPr>
  </w:style>
  <w:style w:type="character" w:styleId="Hyperlink">
    <w:name w:val="Hyperlink"/>
    <w:basedOn w:val="Standaardalinea-lettertype"/>
    <w:uiPriority w:val="99"/>
    <w:unhideWhenUsed/>
    <w:rsid w:val="0051178D"/>
    <w:rPr>
      <w:color w:val="00AFD3" w:themeColor="hyperlink"/>
      <w:u w:val="single"/>
    </w:rPr>
  </w:style>
  <w:style w:type="character" w:styleId="Onopgelostemelding">
    <w:name w:val="Unresolved Mention"/>
    <w:basedOn w:val="Standaardalinea-lettertype"/>
    <w:uiPriority w:val="99"/>
    <w:semiHidden/>
    <w:unhideWhenUsed/>
    <w:rsid w:val="0051178D"/>
    <w:rPr>
      <w:color w:val="605E5C"/>
      <w:shd w:val="clear" w:color="auto" w:fill="E1DFDD"/>
    </w:rPr>
  </w:style>
  <w:style w:type="paragraph" w:customStyle="1" w:styleId="Invulkopje">
    <w:name w:val="Invulkopje"/>
    <w:basedOn w:val="Standaard"/>
    <w:rsid w:val="0051178D"/>
    <w:pPr>
      <w:spacing w:line="290" w:lineRule="atLeast"/>
    </w:pPr>
    <w:rPr>
      <w:b/>
      <w:bCs/>
    </w:rPr>
  </w:style>
  <w:style w:type="paragraph" w:customStyle="1" w:styleId="Invultekst">
    <w:name w:val="Invultekst"/>
    <w:basedOn w:val="Standaard"/>
    <w:rsid w:val="0051178D"/>
    <w:pPr>
      <w:spacing w:line="290" w:lineRule="atLeast"/>
    </w:pPr>
  </w:style>
  <w:style w:type="paragraph" w:customStyle="1" w:styleId="Tabeltussenkopkleur">
    <w:name w:val="Tabel tussenkop kleur"/>
    <w:basedOn w:val="Subkopgekleurd"/>
    <w:rsid w:val="0051178D"/>
    <w:pPr>
      <w:spacing w:line="240" w:lineRule="auto"/>
    </w:pPr>
  </w:style>
  <w:style w:type="paragraph" w:customStyle="1" w:styleId="Inhoudsopgave">
    <w:name w:val="Inhoudsopgave"/>
    <w:basedOn w:val="Standaard"/>
    <w:next w:val="Standaard"/>
    <w:qFormat/>
    <w:rsid w:val="00CF5B91"/>
    <w:pPr>
      <w:spacing w:before="360" w:after="480"/>
    </w:pPr>
    <w:rPr>
      <w:b/>
      <w:bCs/>
      <w:color w:val="1C2445" w:themeColor="text2"/>
      <w:sz w:val="44"/>
      <w:szCs w:val="44"/>
    </w:rPr>
  </w:style>
  <w:style w:type="paragraph" w:styleId="Bijschrift">
    <w:name w:val="caption"/>
    <w:basedOn w:val="Standaard"/>
    <w:next w:val="Standaard"/>
    <w:uiPriority w:val="35"/>
    <w:unhideWhenUsed/>
    <w:qFormat/>
    <w:rsid w:val="00567A11"/>
    <w:rPr>
      <w:i/>
      <w:iCs/>
      <w:color w:val="1C2445" w:themeColor="text2"/>
      <w:sz w:val="14"/>
      <w:szCs w:val="18"/>
    </w:rPr>
  </w:style>
  <w:style w:type="paragraph" w:customStyle="1" w:styleId="Bijlage">
    <w:name w:val="Bijlage"/>
    <w:basedOn w:val="Standaard"/>
    <w:next w:val="Standaard"/>
    <w:qFormat/>
    <w:rsid w:val="00D81B01"/>
    <w:pPr>
      <w:numPr>
        <w:ilvl w:val="3"/>
        <w:numId w:val="4"/>
      </w:numPr>
      <w:tabs>
        <w:tab w:val="left" w:pos="567"/>
      </w:tabs>
      <w:spacing w:before="360" w:after="480"/>
    </w:pPr>
    <w:rPr>
      <w:b/>
      <w:color w:val="1C2445" w:themeColor="text2"/>
      <w:sz w:val="44"/>
      <w:lang w:val="en-GB"/>
    </w:rPr>
  </w:style>
  <w:style w:type="paragraph" w:styleId="Inhopg1">
    <w:name w:val="toc 1"/>
    <w:basedOn w:val="Standaard"/>
    <w:next w:val="Standaard"/>
    <w:autoRedefine/>
    <w:uiPriority w:val="39"/>
    <w:unhideWhenUsed/>
    <w:rsid w:val="00DA48D3"/>
    <w:pPr>
      <w:tabs>
        <w:tab w:val="left" w:pos="238"/>
        <w:tab w:val="right" w:leader="dot" w:pos="8664"/>
      </w:tabs>
      <w:spacing w:before="300"/>
      <w:ind w:left="238" w:hanging="238"/>
    </w:pPr>
    <w:rPr>
      <w:rFonts w:asciiTheme="minorHAnsi" w:eastAsiaTheme="minorEastAsia" w:hAnsiTheme="minorHAnsi"/>
      <w:b/>
      <w:szCs w:val="24"/>
    </w:rPr>
  </w:style>
  <w:style w:type="paragraph" w:customStyle="1" w:styleId="Bijlagen">
    <w:name w:val="Bijlagen"/>
    <w:basedOn w:val="Standaard"/>
    <w:rsid w:val="00CF5B91"/>
    <w:rPr>
      <w:b/>
      <w:bCs/>
      <w:color w:val="1C2445" w:themeColor="text2"/>
      <w:sz w:val="80"/>
      <w:szCs w:val="80"/>
    </w:rPr>
  </w:style>
  <w:style w:type="paragraph" w:styleId="Inhopg2">
    <w:name w:val="toc 2"/>
    <w:basedOn w:val="Standaard"/>
    <w:next w:val="Standaard"/>
    <w:autoRedefine/>
    <w:uiPriority w:val="39"/>
    <w:unhideWhenUsed/>
    <w:rsid w:val="00DA48D3"/>
    <w:pPr>
      <w:tabs>
        <w:tab w:val="left" w:pos="624"/>
        <w:tab w:val="right" w:leader="dot" w:pos="8664"/>
      </w:tabs>
      <w:ind w:left="624" w:hanging="386"/>
    </w:pPr>
  </w:style>
  <w:style w:type="paragraph" w:styleId="Inhopg3">
    <w:name w:val="toc 3"/>
    <w:basedOn w:val="Standaard"/>
    <w:next w:val="Standaard"/>
    <w:autoRedefine/>
    <w:uiPriority w:val="39"/>
    <w:unhideWhenUsed/>
    <w:rsid w:val="00DA48D3"/>
    <w:pPr>
      <w:tabs>
        <w:tab w:val="left" w:pos="1200"/>
        <w:tab w:val="right" w:leader="dot" w:pos="8664"/>
      </w:tabs>
      <w:ind w:left="1134" w:hanging="567"/>
    </w:pPr>
  </w:style>
  <w:style w:type="paragraph" w:styleId="Inhopg4">
    <w:name w:val="toc 4"/>
    <w:basedOn w:val="Standaard"/>
    <w:next w:val="Standaard"/>
    <w:autoRedefine/>
    <w:uiPriority w:val="39"/>
    <w:unhideWhenUsed/>
    <w:rsid w:val="00D81B01"/>
    <w:pPr>
      <w:tabs>
        <w:tab w:val="right" w:leader="dot" w:pos="8664"/>
      </w:tabs>
      <w:spacing w:before="600"/>
    </w:pPr>
    <w:rPr>
      <w:b/>
    </w:rPr>
  </w:style>
  <w:style w:type="paragraph" w:styleId="Inhopg5">
    <w:name w:val="toc 5"/>
    <w:aliases w:val="1"/>
    <w:basedOn w:val="Standaard"/>
    <w:next w:val="Standaard"/>
    <w:uiPriority w:val="39"/>
    <w:unhideWhenUsed/>
    <w:rsid w:val="00D81B01"/>
    <w:pPr>
      <w:tabs>
        <w:tab w:val="left" w:pos="238"/>
        <w:tab w:val="right" w:leader="dot" w:pos="8664"/>
      </w:tabs>
      <w:ind w:left="238" w:hanging="238"/>
    </w:pPr>
  </w:style>
  <w:style w:type="character" w:styleId="Verwijzingopmerking">
    <w:name w:val="annotation reference"/>
    <w:basedOn w:val="Standaardalinea-lettertype"/>
    <w:uiPriority w:val="99"/>
    <w:semiHidden/>
    <w:unhideWhenUsed/>
    <w:rsid w:val="00824360"/>
    <w:rPr>
      <w:sz w:val="16"/>
      <w:szCs w:val="16"/>
    </w:rPr>
  </w:style>
  <w:style w:type="paragraph" w:styleId="Tekstopmerking">
    <w:name w:val="annotation text"/>
    <w:basedOn w:val="Standaard"/>
    <w:link w:val="TekstopmerkingChar"/>
    <w:uiPriority w:val="99"/>
    <w:unhideWhenUsed/>
    <w:rsid w:val="00824360"/>
    <w:pPr>
      <w:spacing w:after="120" w:line="240" w:lineRule="auto"/>
      <w:jc w:val="both"/>
    </w:pPr>
    <w:rPr>
      <w:rFonts w:ascii="Arial" w:eastAsia="Times New Roman" w:hAnsi="Arial" w:cs="Arial"/>
      <w:kern w:val="0"/>
      <w:sz w:val="20"/>
      <w:szCs w:val="20"/>
      <w:lang w:eastAsia="nl-NL"/>
      <w14:ligatures w14:val="none"/>
    </w:rPr>
  </w:style>
  <w:style w:type="character" w:customStyle="1" w:styleId="TekstopmerkingChar">
    <w:name w:val="Tekst opmerking Char"/>
    <w:basedOn w:val="Standaardalinea-lettertype"/>
    <w:link w:val="Tekstopmerking"/>
    <w:uiPriority w:val="99"/>
    <w:rsid w:val="00824360"/>
    <w:rPr>
      <w:rFonts w:ascii="Arial" w:eastAsia="Times New Roman" w:hAnsi="Arial" w:cs="Arial"/>
      <w:kern w:val="0"/>
      <w:sz w:val="20"/>
      <w:szCs w:val="20"/>
      <w:lang w:eastAsia="nl-NL"/>
      <w14:ligatures w14:val="none"/>
    </w:rPr>
  </w:style>
  <w:style w:type="paragraph" w:styleId="Kopvaninhoudsopgave">
    <w:name w:val="TOC Heading"/>
    <w:basedOn w:val="Kop1"/>
    <w:next w:val="Standaard"/>
    <w:uiPriority w:val="39"/>
    <w:semiHidden/>
    <w:unhideWhenUsed/>
    <w:qFormat/>
    <w:rsid w:val="00093910"/>
    <w:pPr>
      <w:spacing w:before="480" w:after="120" w:line="276" w:lineRule="auto"/>
      <w:ind w:left="432" w:hanging="432"/>
      <w:jc w:val="both"/>
      <w:outlineLvl w:val="9"/>
    </w:pPr>
    <w:rPr>
      <w:rFonts w:ascii="Cambria" w:eastAsia="Times New Roman" w:hAnsi="Cambria" w:cs="Times New Roman"/>
      <w:color w:val="365F91"/>
      <w:kern w:val="0"/>
      <w:sz w:val="28"/>
      <w:szCs w:val="28"/>
      <w14:ligatures w14:val="none"/>
    </w:rPr>
  </w:style>
  <w:style w:type="paragraph" w:styleId="Ballontekst">
    <w:name w:val="Balloon Text"/>
    <w:basedOn w:val="Standaard"/>
    <w:link w:val="BallontekstChar"/>
    <w:uiPriority w:val="99"/>
    <w:semiHidden/>
    <w:unhideWhenUsed/>
    <w:rsid w:val="00093910"/>
    <w:pPr>
      <w:spacing w:line="240" w:lineRule="auto"/>
      <w:jc w:val="both"/>
    </w:pPr>
    <w:rPr>
      <w:rFonts w:ascii="Tahoma" w:eastAsia="Times New Roman" w:hAnsi="Tahoma" w:cs="Tahoma"/>
      <w:kern w:val="0"/>
      <w:sz w:val="16"/>
      <w:szCs w:val="16"/>
      <w:lang w:eastAsia="nl-NL"/>
      <w14:ligatures w14:val="none"/>
    </w:rPr>
  </w:style>
  <w:style w:type="character" w:customStyle="1" w:styleId="BallontekstChar">
    <w:name w:val="Ballontekst Char"/>
    <w:basedOn w:val="Standaardalinea-lettertype"/>
    <w:link w:val="Ballontekst"/>
    <w:uiPriority w:val="99"/>
    <w:semiHidden/>
    <w:rsid w:val="00093910"/>
    <w:rPr>
      <w:rFonts w:ascii="Tahoma" w:eastAsia="Times New Roman" w:hAnsi="Tahoma" w:cs="Tahoma"/>
      <w:kern w:val="0"/>
      <w:sz w:val="16"/>
      <w:szCs w:val="16"/>
      <w:lang w:eastAsia="nl-NL"/>
      <w14:ligatures w14:val="none"/>
    </w:rPr>
  </w:style>
  <w:style w:type="paragraph" w:customStyle="1" w:styleId="Default">
    <w:name w:val="Default"/>
    <w:rsid w:val="00093910"/>
    <w:pPr>
      <w:autoSpaceDE w:val="0"/>
      <w:autoSpaceDN w:val="0"/>
      <w:adjustRightInd w:val="0"/>
      <w:spacing w:line="240" w:lineRule="auto"/>
    </w:pPr>
    <w:rPr>
      <w:rFonts w:ascii="Calibri" w:eastAsia="Times New Roman" w:hAnsi="Calibri" w:cs="Calibri"/>
      <w:color w:val="000000"/>
      <w:kern w:val="0"/>
      <w:sz w:val="24"/>
      <w:szCs w:val="24"/>
      <w:lang w:eastAsia="nl-NL"/>
      <w14:ligatures w14:val="none"/>
    </w:rPr>
  </w:style>
  <w:style w:type="paragraph" w:styleId="Onderwerpvanopmerking">
    <w:name w:val="annotation subject"/>
    <w:basedOn w:val="Tekstopmerking"/>
    <w:next w:val="Tekstopmerking"/>
    <w:link w:val="OnderwerpvanopmerkingChar"/>
    <w:uiPriority w:val="99"/>
    <w:semiHidden/>
    <w:unhideWhenUsed/>
    <w:rsid w:val="00093910"/>
    <w:rPr>
      <w:b/>
      <w:bCs/>
    </w:rPr>
  </w:style>
  <w:style w:type="character" w:customStyle="1" w:styleId="OnderwerpvanopmerkingChar">
    <w:name w:val="Onderwerp van opmerking Char"/>
    <w:basedOn w:val="TekstopmerkingChar"/>
    <w:link w:val="Onderwerpvanopmerking"/>
    <w:uiPriority w:val="99"/>
    <w:semiHidden/>
    <w:rsid w:val="00093910"/>
    <w:rPr>
      <w:rFonts w:ascii="Arial" w:eastAsia="Times New Roman" w:hAnsi="Arial" w:cs="Arial"/>
      <w:b/>
      <w:bCs/>
      <w:kern w:val="0"/>
      <w:sz w:val="20"/>
      <w:szCs w:val="20"/>
      <w:lang w:eastAsia="nl-NL"/>
      <w14:ligatures w14:val="none"/>
    </w:rPr>
  </w:style>
  <w:style w:type="paragraph" w:styleId="Revisie">
    <w:name w:val="Revision"/>
    <w:hidden/>
    <w:uiPriority w:val="99"/>
    <w:semiHidden/>
    <w:rsid w:val="00093910"/>
    <w:pPr>
      <w:spacing w:line="240" w:lineRule="auto"/>
    </w:pPr>
    <w:rPr>
      <w:rFonts w:ascii="Arial" w:eastAsia="Times New Roman" w:hAnsi="Arial" w:cs="Arial"/>
      <w:kern w:val="0"/>
      <w:sz w:val="20"/>
      <w:szCs w:val="20"/>
      <w:lang w:eastAsia="nl-N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footer" Target="footer1.xml"/><Relationship Id="rId26" Type="http://schemas.openxmlformats.org/officeDocument/2006/relationships/hyperlink" Target="mailto:mgvandel@GemeenteWestland.nl"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6.jpg"/><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yperlink" Target="mailto:cyriel.verschoore@gebiedsmanagers.nl" TargetMode="External"/><Relationship Id="rId30"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https://gpgroot.sharepoint.com/sites/GM-Kennisbibliotheek/Kennisbibliotheek/Contract/1.%20Formats%20en%20werkbestanden/V&amp;G%20plan/Format%20V&amp;G%20Plan.dotx?OR=81dd2b71-fb82-4b33-ac71-fed46bf0f87a&amp;CID=ff9dcda1-2035-e000-02e4-d2204c674352&amp;CT=1759992031234"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069D6BC46654937B5BCD186B29D5F19"/>
        <w:category>
          <w:name w:val="Algemeen"/>
          <w:gallery w:val="placeholder"/>
        </w:category>
        <w:types>
          <w:type w:val="bbPlcHdr"/>
        </w:types>
        <w:behaviors>
          <w:behavior w:val="content"/>
        </w:behaviors>
        <w:guid w:val="{05FDAE2C-2E27-4CF5-84C5-70F4BAC1FD06}"/>
      </w:docPartPr>
      <w:docPartBody>
        <w:p w:rsidR="00441F47" w:rsidRDefault="00441F47">
          <w:pPr>
            <w:pStyle w:val="F069D6BC46654937B5BCD186B29D5F19"/>
          </w:pPr>
          <w:r w:rsidRPr="008219BE">
            <w:rPr>
              <w:rStyle w:val="Tekstvantijdelijkeaanduiding"/>
            </w:rPr>
            <w:t>Klik of tik om tekst in te voeren.</w:t>
          </w:r>
        </w:p>
      </w:docPartBody>
    </w:docPart>
    <w:docPart>
      <w:docPartPr>
        <w:name w:val="B3FE8A3E0F114655A75604B4B7D8C7BD"/>
        <w:category>
          <w:name w:val="Algemeen"/>
          <w:gallery w:val="placeholder"/>
        </w:category>
        <w:types>
          <w:type w:val="bbPlcHdr"/>
        </w:types>
        <w:behaviors>
          <w:behavior w:val="content"/>
        </w:behaviors>
        <w:guid w:val="{54DCEB5F-DF0E-4B13-B886-CF776512ADF9}"/>
      </w:docPartPr>
      <w:docPartBody>
        <w:p w:rsidR="00441F47" w:rsidRDefault="00441F47">
          <w:pPr>
            <w:pStyle w:val="B3FE8A3E0F114655A75604B4B7D8C7BD"/>
          </w:pPr>
          <w:r w:rsidRPr="000B2D08">
            <w:rPr>
              <w:rStyle w:val="Tekstvantijdelijkeaanduiding"/>
            </w:rPr>
            <w:t>Rapportage</w:t>
          </w:r>
        </w:p>
      </w:docPartBody>
    </w:docPart>
    <w:docPart>
      <w:docPartPr>
        <w:name w:val="FE89AFE9D7F34BA7AB96FC887C106551"/>
        <w:category>
          <w:name w:val="Algemeen"/>
          <w:gallery w:val="placeholder"/>
        </w:category>
        <w:types>
          <w:type w:val="bbPlcHdr"/>
        </w:types>
        <w:behaviors>
          <w:behavior w:val="content"/>
        </w:behaviors>
        <w:guid w:val="{642BE291-91FF-419C-9A77-CF2C2A3AE5D0}"/>
      </w:docPartPr>
      <w:docPartBody>
        <w:p w:rsidR="00441F47" w:rsidRDefault="00441F47">
          <w:pPr>
            <w:pStyle w:val="FE89AFE9D7F34BA7AB96FC887C106551"/>
          </w:pPr>
          <w:r w:rsidRPr="001F7FDA">
            <w:rPr>
              <w:rStyle w:val="Tekstvantijdelijkeaanduiding"/>
            </w:rPr>
            <w:t>Titel</w:t>
          </w:r>
        </w:p>
      </w:docPartBody>
    </w:docPart>
    <w:docPart>
      <w:docPartPr>
        <w:name w:val="902A2950566748F8827D20E3C46AFD33"/>
        <w:category>
          <w:name w:val="Algemeen"/>
          <w:gallery w:val="placeholder"/>
        </w:category>
        <w:types>
          <w:type w:val="bbPlcHdr"/>
        </w:types>
        <w:behaviors>
          <w:behavior w:val="content"/>
        </w:behaviors>
        <w:guid w:val="{67693284-DA27-40BF-99FA-4CBA6F1CA126}"/>
      </w:docPartPr>
      <w:docPartBody>
        <w:p w:rsidR="00441F47" w:rsidRDefault="00441F47">
          <w:pPr>
            <w:pStyle w:val="902A2950566748F8827D20E3C46AFD33"/>
          </w:pPr>
          <w:r w:rsidRPr="00DE3B34">
            <w:rPr>
              <w:rStyle w:val="Tekstvantijdelijkeaanduiding"/>
            </w:rPr>
            <w:t>naam</w:t>
          </w:r>
        </w:p>
      </w:docPartBody>
    </w:docPart>
    <w:docPart>
      <w:docPartPr>
        <w:name w:val="5180B537FAC647F19D6489DB7D88E326"/>
        <w:category>
          <w:name w:val="Algemeen"/>
          <w:gallery w:val="placeholder"/>
        </w:category>
        <w:types>
          <w:type w:val="bbPlcHdr"/>
        </w:types>
        <w:behaviors>
          <w:behavior w:val="content"/>
        </w:behaviors>
        <w:guid w:val="{906150AC-5095-464F-A443-8D7680961834}"/>
      </w:docPartPr>
      <w:docPartBody>
        <w:p w:rsidR="00441F47" w:rsidRDefault="00441F47">
          <w:pPr>
            <w:pStyle w:val="5180B537FAC647F19D6489DB7D88E326"/>
          </w:pPr>
          <w:r w:rsidRPr="00D242FB">
            <w:rPr>
              <w:rStyle w:val="Tekstvantijdelijkeaanduiding"/>
            </w:rPr>
            <w:t>Click or tap here to enter text.</w:t>
          </w:r>
        </w:p>
      </w:docPartBody>
    </w:docPart>
    <w:docPart>
      <w:docPartPr>
        <w:name w:val="8978E7B7C4D244E68F38D490D73A2F6C"/>
        <w:category>
          <w:name w:val="Algemeen"/>
          <w:gallery w:val="placeholder"/>
        </w:category>
        <w:types>
          <w:type w:val="bbPlcHdr"/>
        </w:types>
        <w:behaviors>
          <w:behavior w:val="content"/>
        </w:behaviors>
        <w:guid w:val="{F2B25217-1FEC-47CD-80F2-3BF75BD78BE8}"/>
      </w:docPartPr>
      <w:docPartBody>
        <w:p w:rsidR="00C23D22" w:rsidRDefault="00C23D22" w:rsidP="00C23D22">
          <w:pPr>
            <w:pStyle w:val="8978E7B7C4D244E68F38D490D73A2F6C"/>
          </w:pPr>
          <w:r w:rsidRPr="008219BE">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MT">
    <w:altName w:val="MS Gothic"/>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1F47"/>
    <w:rsid w:val="00021A5B"/>
    <w:rsid w:val="001B6EC3"/>
    <w:rsid w:val="00441F47"/>
    <w:rsid w:val="0053219C"/>
    <w:rsid w:val="00602447"/>
    <w:rsid w:val="00651CAF"/>
    <w:rsid w:val="006D08A4"/>
    <w:rsid w:val="00B20D83"/>
    <w:rsid w:val="00C23D22"/>
    <w:rsid w:val="00D849A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C23D22"/>
    <w:rPr>
      <w:color w:val="E97132" w:themeColor="accent2"/>
    </w:rPr>
  </w:style>
  <w:style w:type="paragraph" w:customStyle="1" w:styleId="F069D6BC46654937B5BCD186B29D5F19">
    <w:name w:val="F069D6BC46654937B5BCD186B29D5F19"/>
  </w:style>
  <w:style w:type="paragraph" w:customStyle="1" w:styleId="B3FE8A3E0F114655A75604B4B7D8C7BD">
    <w:name w:val="B3FE8A3E0F114655A75604B4B7D8C7BD"/>
  </w:style>
  <w:style w:type="paragraph" w:customStyle="1" w:styleId="FE89AFE9D7F34BA7AB96FC887C106551">
    <w:name w:val="FE89AFE9D7F34BA7AB96FC887C106551"/>
  </w:style>
  <w:style w:type="paragraph" w:customStyle="1" w:styleId="902A2950566748F8827D20E3C46AFD33">
    <w:name w:val="902A2950566748F8827D20E3C46AFD33"/>
  </w:style>
  <w:style w:type="paragraph" w:customStyle="1" w:styleId="5180B537FAC647F19D6489DB7D88E326">
    <w:name w:val="5180B537FAC647F19D6489DB7D88E326"/>
  </w:style>
  <w:style w:type="paragraph" w:customStyle="1" w:styleId="8978E7B7C4D244E68F38D490D73A2F6C">
    <w:name w:val="8978E7B7C4D244E68F38D490D73A2F6C"/>
    <w:rsid w:val="00C23D2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HB Advies Gebiedsmanagers">
  <a:themeElements>
    <a:clrScheme name="HB Advies Gebiedsmanagers">
      <a:dk1>
        <a:sysClr val="windowText" lastClr="000000"/>
      </a:dk1>
      <a:lt1>
        <a:sysClr val="window" lastClr="FFFFFF"/>
      </a:lt1>
      <a:dk2>
        <a:srgbClr val="1C2445"/>
      </a:dk2>
      <a:lt2>
        <a:srgbClr val="E8E8E8"/>
      </a:lt2>
      <a:accent1>
        <a:srgbClr val="00AFD3"/>
      </a:accent1>
      <a:accent2>
        <a:srgbClr val="00A243"/>
      </a:accent2>
      <a:accent3>
        <a:srgbClr val="F4AF00"/>
      </a:accent3>
      <a:accent4>
        <a:srgbClr val="CCF0F5"/>
      </a:accent4>
      <a:accent5>
        <a:srgbClr val="B2E3C7"/>
      </a:accent5>
      <a:accent6>
        <a:srgbClr val="FFF2C7"/>
      </a:accent6>
      <a:hlink>
        <a:srgbClr val="00AFD3"/>
      </a:hlink>
      <a:folHlink>
        <a:srgbClr val="96607D"/>
      </a:folHlink>
    </a:clrScheme>
    <a:fontScheme name="HB Advies">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apport xmlns="http://www.keyscript.nl/groots-adviesgroep/rapport" xmlns:i="http://www.w3.org/2001/XMLSchema-instance">
  <Kenmerk>1789</Kenmerk>
  <Datum>9 oktober 2025</Datum>
  <Status>Concept</Status>
  <Rapportage/>
  <Titel>V&amp;G Plan</Titel>
</Rapport>
</file>

<file path=customXml/item5.xml><?xml version="1.0" encoding="utf-8"?>
<ct:contentTypeSchema xmlns:ct="http://schemas.microsoft.com/office/2006/metadata/contentType" xmlns:ma="http://schemas.microsoft.com/office/2006/metadata/properties/metaAttributes" ct:_="" ma:_="" ma:contentTypeName="Document" ma:contentTypeID="0x010100B2A1D3B37666204F84C03678C6DAC598" ma:contentTypeVersion="6" ma:contentTypeDescription="Een nieuw document maken." ma:contentTypeScope="" ma:versionID="53bf8e3a1d2a7cad333dd88b07382cbf">
  <xsd:schema xmlns:xsd="http://www.w3.org/2001/XMLSchema" xmlns:xs="http://www.w3.org/2001/XMLSchema" xmlns:p="http://schemas.microsoft.com/office/2006/metadata/properties" xmlns:ns2="fd1b3d54-22f6-4fde-a28c-b8144669f493" targetNamespace="http://schemas.microsoft.com/office/2006/metadata/properties" ma:root="true" ma:fieldsID="904c95f29d90e60b86d29ccdba5a9eec" ns2:_="">
    <xsd:import namespace="fd1b3d54-22f6-4fde-a28c-b8144669f49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1b3d54-22f6-4fde-a28c-b8144669f4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27E62F-F117-42E2-AB92-B7A1D10C4CB6}">
  <ds:schemaRefs>
    <ds:schemaRef ds:uri="http://schemas.microsoft.com/office/2006/metadata/properties"/>
    <ds:schemaRef ds:uri="http://schemas.microsoft.com/office/infopath/2007/PartnerControls"/>
    <ds:schemaRef ds:uri="45adf444-de66-40b0-b0b0-da4bbad869f1"/>
  </ds:schemaRefs>
</ds:datastoreItem>
</file>

<file path=customXml/itemProps2.xml><?xml version="1.0" encoding="utf-8"?>
<ds:datastoreItem xmlns:ds="http://schemas.openxmlformats.org/officeDocument/2006/customXml" ds:itemID="{CFF9A6E0-D52E-44A6-A313-86EC2C50D64B}">
  <ds:schemaRefs>
    <ds:schemaRef ds:uri="http://schemas.openxmlformats.org/officeDocument/2006/bibliography"/>
  </ds:schemaRefs>
</ds:datastoreItem>
</file>

<file path=customXml/itemProps3.xml><?xml version="1.0" encoding="utf-8"?>
<ds:datastoreItem xmlns:ds="http://schemas.openxmlformats.org/officeDocument/2006/customXml" ds:itemID="{C88B61C1-82F6-4655-B7AB-9CD19A58293C}">
  <ds:schemaRefs>
    <ds:schemaRef ds:uri="http://schemas.microsoft.com/sharepoint/v3/contenttype/forms"/>
  </ds:schemaRefs>
</ds:datastoreItem>
</file>

<file path=customXml/itemProps4.xml><?xml version="1.0" encoding="utf-8"?>
<ds:datastoreItem xmlns:ds="http://schemas.openxmlformats.org/officeDocument/2006/customXml" ds:itemID="{2D3148C0-5545-4B0B-9885-3F8EC31431E7}">
  <ds:schemaRefs>
    <ds:schemaRef ds:uri="http://www.keyscript.nl/groots-adviesgroep/rapport"/>
  </ds:schemaRefs>
</ds:datastoreItem>
</file>

<file path=customXml/itemProps5.xml><?xml version="1.0" encoding="utf-8"?>
<ds:datastoreItem xmlns:ds="http://schemas.openxmlformats.org/officeDocument/2006/customXml" ds:itemID="{E2B8D47C-0E24-4A8B-97DA-2171E42112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1b3d54-22f6-4fde-a28c-b8144669f4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Format%20V&amp;G%20Plan.dotx?OR=81dd2b71-fb82-4b33-ac71-fed46bf0f87a&amp;CID=ff9dcda1-2035-e000-02e4-d2204c674352&amp;CT=1759992031234</Template>
  <TotalTime>1</TotalTime>
  <Pages>18</Pages>
  <Words>4673</Words>
  <Characters>25704</Characters>
  <Application>Microsoft Office Word</Application>
  <DocSecurity>0</DocSecurity>
  <Lines>214</Lines>
  <Paragraphs>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Gebiedsmanagers</Company>
  <LinksUpToDate>false</LinksUpToDate>
  <CharactersWithSpaces>30317</CharactersWithSpaces>
  <SharedDoc>false</SharedDoc>
  <HLinks>
    <vt:vector size="198" baseType="variant">
      <vt:variant>
        <vt:i4>2555996</vt:i4>
      </vt:variant>
      <vt:variant>
        <vt:i4>192</vt:i4>
      </vt:variant>
      <vt:variant>
        <vt:i4>0</vt:i4>
      </vt:variant>
      <vt:variant>
        <vt:i4>5</vt:i4>
      </vt:variant>
      <vt:variant>
        <vt:lpwstr>mailto:cyriel.verschoore@gebiedsmanagers.nl</vt:lpwstr>
      </vt:variant>
      <vt:variant>
        <vt:lpwstr/>
      </vt:variant>
      <vt:variant>
        <vt:i4>4391031</vt:i4>
      </vt:variant>
      <vt:variant>
        <vt:i4>189</vt:i4>
      </vt:variant>
      <vt:variant>
        <vt:i4>0</vt:i4>
      </vt:variant>
      <vt:variant>
        <vt:i4>5</vt:i4>
      </vt:variant>
      <vt:variant>
        <vt:lpwstr>mailto:mgvandel@GemeenteWestland.nl</vt:lpwstr>
      </vt:variant>
      <vt:variant>
        <vt:lpwstr/>
      </vt:variant>
      <vt:variant>
        <vt:i4>1835064</vt:i4>
      </vt:variant>
      <vt:variant>
        <vt:i4>182</vt:i4>
      </vt:variant>
      <vt:variant>
        <vt:i4>0</vt:i4>
      </vt:variant>
      <vt:variant>
        <vt:i4>5</vt:i4>
      </vt:variant>
      <vt:variant>
        <vt:lpwstr/>
      </vt:variant>
      <vt:variant>
        <vt:lpwstr>_Toc189660657</vt:lpwstr>
      </vt:variant>
      <vt:variant>
        <vt:i4>1835064</vt:i4>
      </vt:variant>
      <vt:variant>
        <vt:i4>176</vt:i4>
      </vt:variant>
      <vt:variant>
        <vt:i4>0</vt:i4>
      </vt:variant>
      <vt:variant>
        <vt:i4>5</vt:i4>
      </vt:variant>
      <vt:variant>
        <vt:lpwstr/>
      </vt:variant>
      <vt:variant>
        <vt:lpwstr>_Toc189660656</vt:lpwstr>
      </vt:variant>
      <vt:variant>
        <vt:i4>1835064</vt:i4>
      </vt:variant>
      <vt:variant>
        <vt:i4>170</vt:i4>
      </vt:variant>
      <vt:variant>
        <vt:i4>0</vt:i4>
      </vt:variant>
      <vt:variant>
        <vt:i4>5</vt:i4>
      </vt:variant>
      <vt:variant>
        <vt:lpwstr/>
      </vt:variant>
      <vt:variant>
        <vt:lpwstr>_Toc189660655</vt:lpwstr>
      </vt:variant>
      <vt:variant>
        <vt:i4>1835064</vt:i4>
      </vt:variant>
      <vt:variant>
        <vt:i4>164</vt:i4>
      </vt:variant>
      <vt:variant>
        <vt:i4>0</vt:i4>
      </vt:variant>
      <vt:variant>
        <vt:i4>5</vt:i4>
      </vt:variant>
      <vt:variant>
        <vt:lpwstr/>
      </vt:variant>
      <vt:variant>
        <vt:lpwstr>_Toc189660654</vt:lpwstr>
      </vt:variant>
      <vt:variant>
        <vt:i4>1835064</vt:i4>
      </vt:variant>
      <vt:variant>
        <vt:i4>158</vt:i4>
      </vt:variant>
      <vt:variant>
        <vt:i4>0</vt:i4>
      </vt:variant>
      <vt:variant>
        <vt:i4>5</vt:i4>
      </vt:variant>
      <vt:variant>
        <vt:lpwstr/>
      </vt:variant>
      <vt:variant>
        <vt:lpwstr>_Toc189660653</vt:lpwstr>
      </vt:variant>
      <vt:variant>
        <vt:i4>1835064</vt:i4>
      </vt:variant>
      <vt:variant>
        <vt:i4>152</vt:i4>
      </vt:variant>
      <vt:variant>
        <vt:i4>0</vt:i4>
      </vt:variant>
      <vt:variant>
        <vt:i4>5</vt:i4>
      </vt:variant>
      <vt:variant>
        <vt:lpwstr/>
      </vt:variant>
      <vt:variant>
        <vt:lpwstr>_Toc189660652</vt:lpwstr>
      </vt:variant>
      <vt:variant>
        <vt:i4>1835064</vt:i4>
      </vt:variant>
      <vt:variant>
        <vt:i4>146</vt:i4>
      </vt:variant>
      <vt:variant>
        <vt:i4>0</vt:i4>
      </vt:variant>
      <vt:variant>
        <vt:i4>5</vt:i4>
      </vt:variant>
      <vt:variant>
        <vt:lpwstr/>
      </vt:variant>
      <vt:variant>
        <vt:lpwstr>_Toc189660651</vt:lpwstr>
      </vt:variant>
      <vt:variant>
        <vt:i4>1835064</vt:i4>
      </vt:variant>
      <vt:variant>
        <vt:i4>140</vt:i4>
      </vt:variant>
      <vt:variant>
        <vt:i4>0</vt:i4>
      </vt:variant>
      <vt:variant>
        <vt:i4>5</vt:i4>
      </vt:variant>
      <vt:variant>
        <vt:lpwstr/>
      </vt:variant>
      <vt:variant>
        <vt:lpwstr>_Toc189660650</vt:lpwstr>
      </vt:variant>
      <vt:variant>
        <vt:i4>1900600</vt:i4>
      </vt:variant>
      <vt:variant>
        <vt:i4>134</vt:i4>
      </vt:variant>
      <vt:variant>
        <vt:i4>0</vt:i4>
      </vt:variant>
      <vt:variant>
        <vt:i4>5</vt:i4>
      </vt:variant>
      <vt:variant>
        <vt:lpwstr/>
      </vt:variant>
      <vt:variant>
        <vt:lpwstr>_Toc189660649</vt:lpwstr>
      </vt:variant>
      <vt:variant>
        <vt:i4>1900600</vt:i4>
      </vt:variant>
      <vt:variant>
        <vt:i4>128</vt:i4>
      </vt:variant>
      <vt:variant>
        <vt:i4>0</vt:i4>
      </vt:variant>
      <vt:variant>
        <vt:i4>5</vt:i4>
      </vt:variant>
      <vt:variant>
        <vt:lpwstr/>
      </vt:variant>
      <vt:variant>
        <vt:lpwstr>_Toc189660648</vt:lpwstr>
      </vt:variant>
      <vt:variant>
        <vt:i4>1900600</vt:i4>
      </vt:variant>
      <vt:variant>
        <vt:i4>122</vt:i4>
      </vt:variant>
      <vt:variant>
        <vt:i4>0</vt:i4>
      </vt:variant>
      <vt:variant>
        <vt:i4>5</vt:i4>
      </vt:variant>
      <vt:variant>
        <vt:lpwstr/>
      </vt:variant>
      <vt:variant>
        <vt:lpwstr>_Toc189660647</vt:lpwstr>
      </vt:variant>
      <vt:variant>
        <vt:i4>1900600</vt:i4>
      </vt:variant>
      <vt:variant>
        <vt:i4>116</vt:i4>
      </vt:variant>
      <vt:variant>
        <vt:i4>0</vt:i4>
      </vt:variant>
      <vt:variant>
        <vt:i4>5</vt:i4>
      </vt:variant>
      <vt:variant>
        <vt:lpwstr/>
      </vt:variant>
      <vt:variant>
        <vt:lpwstr>_Toc189660646</vt:lpwstr>
      </vt:variant>
      <vt:variant>
        <vt:i4>1900600</vt:i4>
      </vt:variant>
      <vt:variant>
        <vt:i4>110</vt:i4>
      </vt:variant>
      <vt:variant>
        <vt:i4>0</vt:i4>
      </vt:variant>
      <vt:variant>
        <vt:i4>5</vt:i4>
      </vt:variant>
      <vt:variant>
        <vt:lpwstr/>
      </vt:variant>
      <vt:variant>
        <vt:lpwstr>_Toc189660645</vt:lpwstr>
      </vt:variant>
      <vt:variant>
        <vt:i4>1900600</vt:i4>
      </vt:variant>
      <vt:variant>
        <vt:i4>104</vt:i4>
      </vt:variant>
      <vt:variant>
        <vt:i4>0</vt:i4>
      </vt:variant>
      <vt:variant>
        <vt:i4>5</vt:i4>
      </vt:variant>
      <vt:variant>
        <vt:lpwstr/>
      </vt:variant>
      <vt:variant>
        <vt:lpwstr>_Toc189660644</vt:lpwstr>
      </vt:variant>
      <vt:variant>
        <vt:i4>1900600</vt:i4>
      </vt:variant>
      <vt:variant>
        <vt:i4>98</vt:i4>
      </vt:variant>
      <vt:variant>
        <vt:i4>0</vt:i4>
      </vt:variant>
      <vt:variant>
        <vt:i4>5</vt:i4>
      </vt:variant>
      <vt:variant>
        <vt:lpwstr/>
      </vt:variant>
      <vt:variant>
        <vt:lpwstr>_Toc189660643</vt:lpwstr>
      </vt:variant>
      <vt:variant>
        <vt:i4>1900600</vt:i4>
      </vt:variant>
      <vt:variant>
        <vt:i4>92</vt:i4>
      </vt:variant>
      <vt:variant>
        <vt:i4>0</vt:i4>
      </vt:variant>
      <vt:variant>
        <vt:i4>5</vt:i4>
      </vt:variant>
      <vt:variant>
        <vt:lpwstr/>
      </vt:variant>
      <vt:variant>
        <vt:lpwstr>_Toc189660642</vt:lpwstr>
      </vt:variant>
      <vt:variant>
        <vt:i4>1900600</vt:i4>
      </vt:variant>
      <vt:variant>
        <vt:i4>86</vt:i4>
      </vt:variant>
      <vt:variant>
        <vt:i4>0</vt:i4>
      </vt:variant>
      <vt:variant>
        <vt:i4>5</vt:i4>
      </vt:variant>
      <vt:variant>
        <vt:lpwstr/>
      </vt:variant>
      <vt:variant>
        <vt:lpwstr>_Toc189660641</vt:lpwstr>
      </vt:variant>
      <vt:variant>
        <vt:i4>1900600</vt:i4>
      </vt:variant>
      <vt:variant>
        <vt:i4>80</vt:i4>
      </vt:variant>
      <vt:variant>
        <vt:i4>0</vt:i4>
      </vt:variant>
      <vt:variant>
        <vt:i4>5</vt:i4>
      </vt:variant>
      <vt:variant>
        <vt:lpwstr/>
      </vt:variant>
      <vt:variant>
        <vt:lpwstr>_Toc189660640</vt:lpwstr>
      </vt:variant>
      <vt:variant>
        <vt:i4>1703992</vt:i4>
      </vt:variant>
      <vt:variant>
        <vt:i4>74</vt:i4>
      </vt:variant>
      <vt:variant>
        <vt:i4>0</vt:i4>
      </vt:variant>
      <vt:variant>
        <vt:i4>5</vt:i4>
      </vt:variant>
      <vt:variant>
        <vt:lpwstr/>
      </vt:variant>
      <vt:variant>
        <vt:lpwstr>_Toc189660639</vt:lpwstr>
      </vt:variant>
      <vt:variant>
        <vt:i4>1703992</vt:i4>
      </vt:variant>
      <vt:variant>
        <vt:i4>68</vt:i4>
      </vt:variant>
      <vt:variant>
        <vt:i4>0</vt:i4>
      </vt:variant>
      <vt:variant>
        <vt:i4>5</vt:i4>
      </vt:variant>
      <vt:variant>
        <vt:lpwstr/>
      </vt:variant>
      <vt:variant>
        <vt:lpwstr>_Toc189660638</vt:lpwstr>
      </vt:variant>
      <vt:variant>
        <vt:i4>1703992</vt:i4>
      </vt:variant>
      <vt:variant>
        <vt:i4>62</vt:i4>
      </vt:variant>
      <vt:variant>
        <vt:i4>0</vt:i4>
      </vt:variant>
      <vt:variant>
        <vt:i4>5</vt:i4>
      </vt:variant>
      <vt:variant>
        <vt:lpwstr/>
      </vt:variant>
      <vt:variant>
        <vt:lpwstr>_Toc189660637</vt:lpwstr>
      </vt:variant>
      <vt:variant>
        <vt:i4>1703992</vt:i4>
      </vt:variant>
      <vt:variant>
        <vt:i4>56</vt:i4>
      </vt:variant>
      <vt:variant>
        <vt:i4>0</vt:i4>
      </vt:variant>
      <vt:variant>
        <vt:i4>5</vt:i4>
      </vt:variant>
      <vt:variant>
        <vt:lpwstr/>
      </vt:variant>
      <vt:variant>
        <vt:lpwstr>_Toc189660636</vt:lpwstr>
      </vt:variant>
      <vt:variant>
        <vt:i4>1703992</vt:i4>
      </vt:variant>
      <vt:variant>
        <vt:i4>50</vt:i4>
      </vt:variant>
      <vt:variant>
        <vt:i4>0</vt:i4>
      </vt:variant>
      <vt:variant>
        <vt:i4>5</vt:i4>
      </vt:variant>
      <vt:variant>
        <vt:lpwstr/>
      </vt:variant>
      <vt:variant>
        <vt:lpwstr>_Toc189660635</vt:lpwstr>
      </vt:variant>
      <vt:variant>
        <vt:i4>1703992</vt:i4>
      </vt:variant>
      <vt:variant>
        <vt:i4>44</vt:i4>
      </vt:variant>
      <vt:variant>
        <vt:i4>0</vt:i4>
      </vt:variant>
      <vt:variant>
        <vt:i4>5</vt:i4>
      </vt:variant>
      <vt:variant>
        <vt:lpwstr/>
      </vt:variant>
      <vt:variant>
        <vt:lpwstr>_Toc189660634</vt:lpwstr>
      </vt:variant>
      <vt:variant>
        <vt:i4>1703992</vt:i4>
      </vt:variant>
      <vt:variant>
        <vt:i4>38</vt:i4>
      </vt:variant>
      <vt:variant>
        <vt:i4>0</vt:i4>
      </vt:variant>
      <vt:variant>
        <vt:i4>5</vt:i4>
      </vt:variant>
      <vt:variant>
        <vt:lpwstr/>
      </vt:variant>
      <vt:variant>
        <vt:lpwstr>_Toc189660633</vt:lpwstr>
      </vt:variant>
      <vt:variant>
        <vt:i4>1703992</vt:i4>
      </vt:variant>
      <vt:variant>
        <vt:i4>32</vt:i4>
      </vt:variant>
      <vt:variant>
        <vt:i4>0</vt:i4>
      </vt:variant>
      <vt:variant>
        <vt:i4>5</vt:i4>
      </vt:variant>
      <vt:variant>
        <vt:lpwstr/>
      </vt:variant>
      <vt:variant>
        <vt:lpwstr>_Toc189660632</vt:lpwstr>
      </vt:variant>
      <vt:variant>
        <vt:i4>1703992</vt:i4>
      </vt:variant>
      <vt:variant>
        <vt:i4>26</vt:i4>
      </vt:variant>
      <vt:variant>
        <vt:i4>0</vt:i4>
      </vt:variant>
      <vt:variant>
        <vt:i4>5</vt:i4>
      </vt:variant>
      <vt:variant>
        <vt:lpwstr/>
      </vt:variant>
      <vt:variant>
        <vt:lpwstr>_Toc189660631</vt:lpwstr>
      </vt:variant>
      <vt:variant>
        <vt:i4>1703992</vt:i4>
      </vt:variant>
      <vt:variant>
        <vt:i4>20</vt:i4>
      </vt:variant>
      <vt:variant>
        <vt:i4>0</vt:i4>
      </vt:variant>
      <vt:variant>
        <vt:i4>5</vt:i4>
      </vt:variant>
      <vt:variant>
        <vt:lpwstr/>
      </vt:variant>
      <vt:variant>
        <vt:lpwstr>_Toc189660630</vt:lpwstr>
      </vt:variant>
      <vt:variant>
        <vt:i4>1769528</vt:i4>
      </vt:variant>
      <vt:variant>
        <vt:i4>14</vt:i4>
      </vt:variant>
      <vt:variant>
        <vt:i4>0</vt:i4>
      </vt:variant>
      <vt:variant>
        <vt:i4>5</vt:i4>
      </vt:variant>
      <vt:variant>
        <vt:lpwstr/>
      </vt:variant>
      <vt:variant>
        <vt:lpwstr>_Toc189660629</vt:lpwstr>
      </vt:variant>
      <vt:variant>
        <vt:i4>1769528</vt:i4>
      </vt:variant>
      <vt:variant>
        <vt:i4>8</vt:i4>
      </vt:variant>
      <vt:variant>
        <vt:i4>0</vt:i4>
      </vt:variant>
      <vt:variant>
        <vt:i4>5</vt:i4>
      </vt:variant>
      <vt:variant>
        <vt:lpwstr/>
      </vt:variant>
      <vt:variant>
        <vt:lpwstr>_Toc189660628</vt:lpwstr>
      </vt:variant>
      <vt:variant>
        <vt:i4>1769528</vt:i4>
      </vt:variant>
      <vt:variant>
        <vt:i4>2</vt:i4>
      </vt:variant>
      <vt:variant>
        <vt:i4>0</vt:i4>
      </vt:variant>
      <vt:variant>
        <vt:i4>5</vt:i4>
      </vt:variant>
      <vt:variant>
        <vt:lpwstr/>
      </vt:variant>
      <vt:variant>
        <vt:lpwstr>_Toc189660627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de Knegt | Gebiedsmanagers</dc:creator>
  <cp:keywords/>
  <dc:description/>
  <cp:lastModifiedBy>Angela de Knegt | Gebiedsmanagers</cp:lastModifiedBy>
  <cp:revision>2</cp:revision>
  <cp:lastPrinted>2025-10-27T12:51:00Z</cp:lastPrinted>
  <dcterms:created xsi:type="dcterms:W3CDTF">2025-10-31T10:10:00Z</dcterms:created>
  <dcterms:modified xsi:type="dcterms:W3CDTF">2025-10-31T10:10:00Z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ntiteit">
    <vt:lpwstr>Gebiedsmanagers</vt:lpwstr>
  </property>
  <property fmtid="{D5CDD505-2E9C-101B-9397-08002B2CF9AE}" pid="3" name="GrootsRapport">
    <vt:lpwstr>Y</vt:lpwstr>
  </property>
  <property fmtid="{D5CDD505-2E9C-101B-9397-08002B2CF9AE}" pid="4" name="SjabloonVersieDatum">
    <vt:lpwstr>14-01-2025</vt:lpwstr>
  </property>
  <property fmtid="{D5CDD505-2E9C-101B-9397-08002B2CF9AE}" pid="5" name="ContentTypeId">
    <vt:lpwstr>0x010100B2A1D3B37666204F84C03678C6DAC598</vt:lpwstr>
  </property>
  <property fmtid="{D5CDD505-2E9C-101B-9397-08002B2CF9AE}" pid="6" name="_dlc_DocIdItemGuid">
    <vt:lpwstr>42f22fe0-98c2-463a-8d58-2d363d51ee32</vt:lpwstr>
  </property>
  <property fmtid="{D5CDD505-2E9C-101B-9397-08002B2CF9AE}" pid="7" name="MediaServiceImageTags">
    <vt:lpwstr/>
  </property>
  <property fmtid="{D5CDD505-2E9C-101B-9397-08002B2CF9AE}" pid="8" name="Order">
    <vt:r8>1486900</vt:r8>
  </property>
  <property fmtid="{D5CDD505-2E9C-101B-9397-08002B2CF9AE}" pid="9" name="GUID">
    <vt:lpwstr>c9e7f18b-f007-4530-9f3c-7f148509d8af</vt:lpwstr>
  </property>
  <property fmtid="{D5CDD505-2E9C-101B-9397-08002B2CF9AE}" pid="10" name="xd_Signature">
    <vt:bool>false</vt:bool>
  </property>
  <property fmtid="{D5CDD505-2E9C-101B-9397-08002B2CF9AE}" pid="11" name="xd_ProgID">
    <vt:lpwstr/>
  </property>
  <property fmtid="{D5CDD505-2E9C-101B-9397-08002B2CF9AE}" pid="12" name="_ExtendedDescription">
    <vt:lpwstr/>
  </property>
  <property fmtid="{D5CDD505-2E9C-101B-9397-08002B2CF9AE}" pid="13" name="TriggerFlowInfo">
    <vt:lpwstr/>
  </property>
  <property fmtid="{D5CDD505-2E9C-101B-9397-08002B2CF9AE}" pid="14" name="ComplianceAssetId">
    <vt:lpwstr/>
  </property>
  <property fmtid="{D5CDD505-2E9C-101B-9397-08002B2CF9AE}" pid="15" name="TemplateUrl">
    <vt:lpwstr/>
  </property>
  <property fmtid="{D5CDD505-2E9C-101B-9397-08002B2CF9AE}" pid="16" name="docLang">
    <vt:lpwstr>nl</vt:lpwstr>
  </property>
</Properties>
</file>